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1B51" w14:textId="77777777" w:rsidR="00F44AFF" w:rsidRDefault="00F44AFF" w:rsidP="00F44AFF">
      <w:pPr>
        <w:pStyle w:val="PGWorksheetHeading"/>
        <w:tabs>
          <w:tab w:val="left" w:leader="dot" w:pos="6946"/>
          <w:tab w:val="left" w:pos="7088"/>
          <w:tab w:val="right" w:leader="dot" w:pos="9214"/>
        </w:tabs>
        <w:spacing w:after="120"/>
        <w:rPr>
          <w:color w:val="5F5F5F"/>
          <w:sz w:val="22"/>
        </w:rPr>
      </w:pPr>
      <w:bookmarkStart w:id="0" w:name="_Hlk53049203"/>
      <w:r>
        <w:rPr>
          <w:color w:val="5F5F5F"/>
          <w:sz w:val="22"/>
        </w:rPr>
        <w:t>N</w:t>
      </w:r>
      <w:bookmarkStart w:id="1" w:name="_Hlk522532880"/>
      <w:r>
        <w:rPr>
          <w:color w:val="5F5F5F"/>
          <w:sz w:val="22"/>
        </w:rPr>
        <w:t>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Class: 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</w:p>
    <w:p w14:paraId="1CC6A6E1" w14:textId="77777777" w:rsidR="00F44AFF" w:rsidRDefault="00F44AFF" w:rsidP="00F44AFF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0"/>
        <w:rPr>
          <w:color w:val="auto"/>
          <w:sz w:val="22"/>
        </w:rPr>
      </w:pPr>
      <w:r>
        <w:rPr>
          <w:color w:val="auto"/>
          <w:sz w:val="22"/>
        </w:rPr>
        <w:t xml:space="preserve"> </w:t>
      </w:r>
      <w:bookmarkEnd w:id="1"/>
    </w:p>
    <w:bookmarkEnd w:id="0"/>
    <w:p w14:paraId="4F69D972" w14:textId="2AFD3F62" w:rsidR="00C05762" w:rsidRDefault="00C05762" w:rsidP="00C05762">
      <w:pPr>
        <w:pStyle w:val="PGTaskTitle"/>
      </w:pPr>
      <w:r w:rsidRPr="00FF1C75">
        <w:t>Task</w:t>
      </w:r>
      <w:r>
        <w:t xml:space="preserve"> </w:t>
      </w:r>
      <w:r w:rsidR="001C0FFA">
        <w:t>1</w:t>
      </w:r>
    </w:p>
    <w:p w14:paraId="428E2E61" w14:textId="77777777" w:rsidR="0039114F" w:rsidRDefault="00E66152" w:rsidP="00301257">
      <w:pPr>
        <w:pStyle w:val="PGQuestion-toplevel"/>
      </w:pPr>
      <w:r>
        <w:t xml:space="preserve">(a) </w:t>
      </w:r>
      <w:r>
        <w:tab/>
      </w:r>
      <w:r w:rsidR="00F30521">
        <w:t>Complete the following definition of ‘encryption’ using the words provided below</w:t>
      </w:r>
      <w:r w:rsidR="00C92627">
        <w:t>.</w:t>
      </w:r>
    </w:p>
    <w:p w14:paraId="03131F6D" w14:textId="305FC00F" w:rsidR="0039114F" w:rsidRDefault="0039114F" w:rsidP="00301257">
      <w:pPr>
        <w:pStyle w:val="PGQuestion-toplevel"/>
      </w:pPr>
      <w:r>
        <w:tab/>
      </w:r>
      <w:r w:rsidR="0090418A" w:rsidRPr="009733FB">
        <w:rPr>
          <w:b/>
          <w:bCs/>
        </w:rPr>
        <w:t>Word bank</w:t>
      </w:r>
      <w:r w:rsidR="0090418A">
        <w:t xml:space="preserve">: </w:t>
      </w:r>
      <w:r w:rsidR="00E44ACD">
        <w:t xml:space="preserve">decrypted – key – </w:t>
      </w:r>
      <w:r w:rsidR="0090418A" w:rsidRPr="0090418A">
        <w:t>understood</w:t>
      </w:r>
      <w:r w:rsidR="005A2EC0">
        <w:t xml:space="preserve"> </w:t>
      </w:r>
      <w:r w:rsidR="009522A8">
        <w:t>–</w:t>
      </w:r>
      <w:r w:rsidR="002B319B">
        <w:t xml:space="preserve"> </w:t>
      </w:r>
      <w:r w:rsidR="009522A8">
        <w:t>unencrypted</w:t>
      </w:r>
      <w:r w:rsidR="00E44ACD">
        <w:t xml:space="preserve"> – password</w:t>
      </w:r>
      <w:r w:rsidR="009522A8">
        <w:t xml:space="preserve"> </w:t>
      </w:r>
      <w:r w:rsidR="005407F3">
        <w:t>–</w:t>
      </w:r>
      <w:r w:rsidR="00E44ACD">
        <w:t xml:space="preserve"> </w:t>
      </w:r>
      <w:r w:rsidR="005407F3">
        <w:t>unauthorised</w:t>
      </w:r>
      <w:r w:rsidR="00E44ACD">
        <w:t xml:space="preserve"> </w:t>
      </w:r>
    </w:p>
    <w:p w14:paraId="18422F7F" w14:textId="21CDF2A6" w:rsidR="000B318B" w:rsidRPr="00F44AFF" w:rsidRDefault="0039114F" w:rsidP="00F44AFF">
      <w:pPr>
        <w:pStyle w:val="PGQuestion-toplevel"/>
        <w:spacing w:after="240" w:line="480" w:lineRule="auto"/>
      </w:pPr>
      <w:r w:rsidRPr="0039114F">
        <w:tab/>
      </w:r>
      <w:r w:rsidR="00591943" w:rsidRPr="00F44AFF">
        <w:t xml:space="preserve">Encryption </w:t>
      </w:r>
      <w:r w:rsidR="00D94C2C" w:rsidRPr="00F44AFF">
        <w:t>con</w:t>
      </w:r>
      <w:r w:rsidR="0090418A" w:rsidRPr="00F44AFF">
        <w:t>v</w:t>
      </w:r>
      <w:r w:rsidR="00D94C2C" w:rsidRPr="00F44AFF">
        <w:t>erts data into a format that cannot be</w:t>
      </w:r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</w:t>
      </w:r>
      <w:r w:rsidR="0037744F" w:rsidRPr="00F44AFF">
        <w:rPr>
          <w:rStyle w:val="PGAnswers-2ndlevelChar"/>
          <w:color w:val="000000" w:themeColor="text1"/>
          <w:u w:val="single"/>
        </w:rPr>
        <w:t xml:space="preserve">  </w:t>
      </w:r>
      <w:r w:rsidR="00D94C2C" w:rsidRPr="00F44AFF">
        <w:t xml:space="preserve">. </w:t>
      </w:r>
      <w:r w:rsidR="005A2EC0" w:rsidRPr="00F44AFF">
        <w:br/>
      </w:r>
      <w:r w:rsidR="008C4793" w:rsidRPr="00F44AFF">
        <w:t xml:space="preserve">Data is encrypted using a </w:t>
      </w:r>
      <w:r w:rsidR="005A2EC0" w:rsidRPr="00F44AFF">
        <w:t>password or a</w:t>
      </w:r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</w:t>
      </w:r>
      <w:proofErr w:type="gramStart"/>
      <w:r w:rsidR="00F44AFF" w:rsidRPr="00F44AFF">
        <w:rPr>
          <w:rStyle w:val="PGAnswers-2ndlevelChar"/>
          <w:color w:val="000000" w:themeColor="text1"/>
          <w:u w:val="single"/>
        </w:rPr>
        <w:t xml:space="preserve">  </w:t>
      </w:r>
      <w:r w:rsidR="008C4793" w:rsidRPr="00F44AFF">
        <w:t>;</w:t>
      </w:r>
      <w:proofErr w:type="gramEnd"/>
      <w:r w:rsidR="008C4793" w:rsidRPr="00F44AFF">
        <w:t xml:space="preserve"> once encrypted, the data can </w:t>
      </w:r>
      <w:r w:rsidR="005A2EC0" w:rsidRPr="00F44AFF">
        <w:t>o</w:t>
      </w:r>
      <w:r w:rsidR="008C4793" w:rsidRPr="00F44AFF">
        <w:t>nly be converted back to</w:t>
      </w:r>
      <w:r w:rsidR="00AD2E18" w:rsidRPr="00F44AFF">
        <w:t xml:space="preserve"> </w:t>
      </w:r>
      <w:proofErr w:type="gramStart"/>
      <w:r w:rsidR="00AD2E18" w:rsidRPr="00F44AFF">
        <w:t>an</w:t>
      </w:r>
      <w:proofErr w:type="gramEnd"/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  </w:t>
      </w:r>
      <w:r w:rsidR="005D018B" w:rsidRPr="00F44AFF">
        <w:t xml:space="preserve"> format by using the correct password or key. This ensure</w:t>
      </w:r>
      <w:r w:rsidR="00AD2E18" w:rsidRPr="00F44AFF">
        <w:t>s</w:t>
      </w:r>
      <w:r w:rsidR="005D018B" w:rsidRPr="00F44AFF">
        <w:t xml:space="preserve"> that encrypted data can only be</w:t>
      </w:r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  </w:t>
      </w:r>
      <w:r w:rsidR="005D018B" w:rsidRPr="00F44AFF">
        <w:t xml:space="preserve"> b</w:t>
      </w:r>
      <w:r w:rsidR="003B4BB9" w:rsidRPr="00F44AFF">
        <w:t xml:space="preserve">y people who have the correct password or key, so that, even if the data is stolen, </w:t>
      </w:r>
      <w:r w:rsidR="00F44AFF" w:rsidRPr="00F44AFF">
        <w:br/>
      </w:r>
      <w:r w:rsidR="003B4BB9" w:rsidRPr="00F44AFF">
        <w:t>it cannot be understood by</w:t>
      </w:r>
      <w:r w:rsidR="00AD2E18" w:rsidRPr="00F44AFF">
        <w:t xml:space="preserve"> </w:t>
      </w:r>
      <w:proofErr w:type="gramStart"/>
      <w:r w:rsidR="00AD2E18" w:rsidRPr="00F44AFF">
        <w:t>an</w:t>
      </w:r>
      <w:proofErr w:type="gramEnd"/>
      <w:r w:rsidR="003B4BB9" w:rsidRPr="00F44AFF">
        <w:t xml:space="preserve"> </w:t>
      </w:r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  </w:t>
      </w:r>
      <w:r w:rsidR="000B13DC" w:rsidRPr="00F44AFF">
        <w:t xml:space="preserve"> </w:t>
      </w:r>
      <w:r w:rsidR="00AD2E18" w:rsidRPr="00F44AFF">
        <w:t>person</w:t>
      </w:r>
      <w:r w:rsidR="003B4BB9" w:rsidRPr="00F44AFF">
        <w:t xml:space="preserve"> who </w:t>
      </w:r>
      <w:r w:rsidR="00AD2E18" w:rsidRPr="00F44AFF">
        <w:t>doesn’t have</w:t>
      </w:r>
      <w:r w:rsidR="003B4BB9" w:rsidRPr="00F44AFF">
        <w:t xml:space="preserve"> </w:t>
      </w:r>
      <w:r w:rsidR="00F44AFF" w:rsidRPr="00F44AFF">
        <w:br/>
      </w:r>
      <w:proofErr w:type="gramStart"/>
      <w:r w:rsidR="003B4BB9" w:rsidRPr="00F44AFF">
        <w:t>the</w:t>
      </w:r>
      <w:r w:rsidR="000B13DC" w:rsidRPr="00F44AFF">
        <w:t xml:space="preserve"> </w:t>
      </w:r>
      <w:r w:rsidR="00F44AFF" w:rsidRPr="00F44AFF">
        <w:t xml:space="preserve"> </w:t>
      </w:r>
      <w:r w:rsidR="00F44AFF" w:rsidRPr="00F44AFF">
        <w:rPr>
          <w:rStyle w:val="PGAnswers-2ndlevelChar"/>
          <w:color w:val="000000" w:themeColor="text1"/>
          <w:u w:val="single"/>
        </w:rPr>
        <w:t xml:space="preserve">                                 </w:t>
      </w:r>
      <w:r w:rsidR="000B13DC" w:rsidRPr="00F44AFF">
        <w:t xml:space="preserve"> </w:t>
      </w:r>
      <w:r w:rsidR="003B4BB9" w:rsidRPr="00F44AFF">
        <w:t>or</w:t>
      </w:r>
      <w:proofErr w:type="gramEnd"/>
      <w:r w:rsidR="003B4BB9" w:rsidRPr="00F44AFF">
        <w:t xml:space="preserve"> decryption key.</w:t>
      </w:r>
    </w:p>
    <w:p w14:paraId="69589263" w14:textId="32A4BB20" w:rsidR="006A1240" w:rsidRPr="00A56233" w:rsidRDefault="00E66152" w:rsidP="00E66152">
      <w:pPr>
        <w:pStyle w:val="PGQuestion-toplevel"/>
      </w:pPr>
      <w:r>
        <w:t>(b)</w:t>
      </w:r>
      <w:r>
        <w:tab/>
      </w:r>
      <w:r w:rsidR="000B199A">
        <w:t>Write the correct definitions or key terms to complete the table below.</w:t>
      </w:r>
      <w:r w:rsidR="00C71270">
        <w:t xml:space="preserve"> </w:t>
      </w:r>
    </w:p>
    <w:tbl>
      <w:tblPr>
        <w:tblStyle w:val="PGTable1"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6"/>
        <w:gridCol w:w="5233"/>
      </w:tblGrid>
      <w:tr w:rsidR="006A1240" w14:paraId="0BA94C50" w14:textId="77777777" w:rsidTr="00391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76" w:type="dxa"/>
            <w:shd w:val="clear" w:color="auto" w:fill="A61A70"/>
          </w:tcPr>
          <w:p w14:paraId="0F95D5DC" w14:textId="03BEAFE8" w:rsidR="006A1240" w:rsidRPr="0039114F" w:rsidRDefault="006A1240" w:rsidP="00E66152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5233" w:type="dxa"/>
            <w:shd w:val="clear" w:color="auto" w:fill="A61A70"/>
          </w:tcPr>
          <w:p w14:paraId="023A24FA" w14:textId="10FD48B8" w:rsidR="006A1240" w:rsidRPr="0039114F" w:rsidRDefault="006A1240" w:rsidP="00E66152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Definition</w:t>
            </w:r>
          </w:p>
        </w:tc>
      </w:tr>
      <w:tr w:rsidR="006A1240" w14:paraId="1DFB855D" w14:textId="77777777" w:rsidTr="00391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76" w:type="dxa"/>
          </w:tcPr>
          <w:p w14:paraId="78E14319" w14:textId="21887561" w:rsidR="006A1240" w:rsidRDefault="00C71270" w:rsidP="00E66152">
            <w:pPr>
              <w:pStyle w:val="PGQuestion-toplevel"/>
              <w:ind w:left="0" w:firstLine="0"/>
            </w:pPr>
            <w:r>
              <w:t>Data in transit</w:t>
            </w:r>
          </w:p>
        </w:tc>
        <w:tc>
          <w:tcPr>
            <w:tcW w:w="5233" w:type="dxa"/>
          </w:tcPr>
          <w:p w14:paraId="74D80317" w14:textId="4CB449F7" w:rsidR="006A1240" w:rsidRDefault="006A1240" w:rsidP="00E66152">
            <w:pPr>
              <w:pStyle w:val="PGQuestion-toplevel"/>
              <w:ind w:left="0" w:firstLine="0"/>
            </w:pPr>
          </w:p>
        </w:tc>
      </w:tr>
      <w:tr w:rsidR="006A1240" w14:paraId="3A0081EE" w14:textId="77777777" w:rsidTr="003911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76" w:type="dxa"/>
          </w:tcPr>
          <w:p w14:paraId="55380BF0" w14:textId="3B86711B" w:rsidR="006A1240" w:rsidRDefault="006A1240" w:rsidP="00E66152">
            <w:pPr>
              <w:pStyle w:val="PGQuestion-toplevel"/>
              <w:ind w:left="0" w:firstLine="0"/>
            </w:pPr>
          </w:p>
        </w:tc>
        <w:tc>
          <w:tcPr>
            <w:tcW w:w="5233" w:type="dxa"/>
          </w:tcPr>
          <w:p w14:paraId="622ED725" w14:textId="34D7FCBE" w:rsidR="006A1240" w:rsidRDefault="00C71270" w:rsidP="00E66152">
            <w:pPr>
              <w:pStyle w:val="PGQuestion-toplevel"/>
              <w:ind w:left="0" w:firstLine="0"/>
            </w:pPr>
            <w:r>
              <w:t>Data that is stored</w:t>
            </w:r>
            <w:r w:rsidR="00EF2FF7">
              <w:t xml:space="preserve"> and is not being transmitted</w:t>
            </w:r>
          </w:p>
        </w:tc>
      </w:tr>
      <w:tr w:rsidR="006A1240" w14:paraId="404EE178" w14:textId="77777777" w:rsidTr="003911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76" w:type="dxa"/>
          </w:tcPr>
          <w:p w14:paraId="408558FC" w14:textId="239C5399" w:rsidR="006A1240" w:rsidRDefault="004B5291" w:rsidP="00E66152">
            <w:pPr>
              <w:pStyle w:val="PGQuestion-toplevel"/>
              <w:ind w:left="0" w:firstLine="0"/>
            </w:pPr>
            <w:r>
              <w:t>Storage encryption</w:t>
            </w:r>
          </w:p>
        </w:tc>
        <w:tc>
          <w:tcPr>
            <w:tcW w:w="5233" w:type="dxa"/>
          </w:tcPr>
          <w:p w14:paraId="56B38700" w14:textId="3F67FA4C" w:rsidR="006A1240" w:rsidRPr="00F44AFF" w:rsidRDefault="006A1240" w:rsidP="00E66152">
            <w:pPr>
              <w:pStyle w:val="PGQuestion-toplevel"/>
              <w:ind w:left="0" w:firstLine="0"/>
            </w:pPr>
          </w:p>
        </w:tc>
      </w:tr>
      <w:tr w:rsidR="006A1240" w14:paraId="574A92AC" w14:textId="77777777" w:rsidTr="003911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76" w:type="dxa"/>
          </w:tcPr>
          <w:p w14:paraId="2D2C8399" w14:textId="2FADF39F" w:rsidR="006A1240" w:rsidRDefault="006A1240" w:rsidP="00E66152">
            <w:pPr>
              <w:pStyle w:val="PGQuestion-toplevel"/>
              <w:ind w:left="0" w:firstLine="0"/>
            </w:pPr>
          </w:p>
        </w:tc>
        <w:tc>
          <w:tcPr>
            <w:tcW w:w="5233" w:type="dxa"/>
          </w:tcPr>
          <w:p w14:paraId="1FC1579B" w14:textId="78411535" w:rsidR="006A1240" w:rsidRDefault="00C11CBC" w:rsidP="00E66152">
            <w:pPr>
              <w:pStyle w:val="PGQuestion-toplevel"/>
              <w:ind w:left="0" w:firstLine="0"/>
            </w:pPr>
            <w:r>
              <w:t>A password manager that is built into a web browser</w:t>
            </w:r>
          </w:p>
        </w:tc>
      </w:tr>
    </w:tbl>
    <w:p w14:paraId="0C9C1442" w14:textId="77777777" w:rsidR="00AC4BB8" w:rsidRDefault="00AC4BB8" w:rsidP="00E66152">
      <w:pPr>
        <w:pStyle w:val="PGQuestion-toplevel"/>
      </w:pPr>
    </w:p>
    <w:p w14:paraId="47542360" w14:textId="77777777" w:rsidR="00F44AFF" w:rsidRDefault="00F44AFF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4B659C9D" w14:textId="3368676A" w:rsidR="00DA31B0" w:rsidRDefault="00AC4BB8" w:rsidP="003C0B8E">
      <w:pPr>
        <w:pStyle w:val="PGQuestion-toplevel"/>
      </w:pPr>
      <w:r>
        <w:lastRenderedPageBreak/>
        <w:t>(c)</w:t>
      </w:r>
      <w:r>
        <w:tab/>
        <w:t xml:space="preserve">Match the following uses of </w:t>
      </w:r>
      <w:r w:rsidR="00A12DE9">
        <w:t xml:space="preserve">storage </w:t>
      </w:r>
      <w:r>
        <w:t>encryption to the correct scenario.</w:t>
      </w:r>
    </w:p>
    <w:tbl>
      <w:tblPr>
        <w:tblStyle w:val="PGTable4"/>
        <w:tblW w:w="0" w:type="auto"/>
        <w:tblInd w:w="421" w:type="dxa"/>
        <w:tblLook w:val="04A0" w:firstRow="1" w:lastRow="0" w:firstColumn="1" w:lastColumn="0" w:noHBand="0" w:noVBand="1"/>
      </w:tblPr>
      <w:tblGrid>
        <w:gridCol w:w="4819"/>
        <w:gridCol w:w="2126"/>
        <w:gridCol w:w="1968"/>
      </w:tblGrid>
      <w:tr w:rsidR="003C0B8E" w14:paraId="4568A649" w14:textId="77777777" w:rsidTr="0039114F">
        <w:trPr>
          <w:trHeight w:val="348"/>
        </w:trPr>
        <w:tc>
          <w:tcPr>
            <w:tcW w:w="4819" w:type="dxa"/>
            <w:tcBorders>
              <w:right w:val="single" w:sz="4" w:space="0" w:color="auto"/>
            </w:tcBorders>
            <w:shd w:val="clear" w:color="auto" w:fill="A61A70"/>
            <w:vAlign w:val="center"/>
          </w:tcPr>
          <w:p w14:paraId="5BFC2E54" w14:textId="5A82A543" w:rsidR="003C0B8E" w:rsidRPr="003C0B8E" w:rsidRDefault="003C0B8E" w:rsidP="00DA31B0">
            <w:pPr>
              <w:pStyle w:val="PGQuestion-toplevel"/>
              <w:ind w:left="0" w:firstLine="0"/>
              <w:jc w:val="center"/>
              <w:rPr>
                <w:b/>
                <w:bCs/>
              </w:rPr>
            </w:pPr>
            <w:r w:rsidRPr="0039114F">
              <w:rPr>
                <w:b/>
                <w:bCs/>
                <w:color w:val="FFFFFF" w:themeColor="background1"/>
              </w:rPr>
              <w:t>Scenario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A230E" w14:textId="77777777" w:rsidR="003C0B8E" w:rsidRPr="003C0B8E" w:rsidRDefault="003C0B8E" w:rsidP="00DA31B0">
            <w:pPr>
              <w:pStyle w:val="PGQuestion-toplevel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968" w:type="dxa"/>
            <w:tcBorders>
              <w:left w:val="single" w:sz="4" w:space="0" w:color="auto"/>
            </w:tcBorders>
            <w:shd w:val="clear" w:color="auto" w:fill="A61A70"/>
            <w:vAlign w:val="center"/>
          </w:tcPr>
          <w:p w14:paraId="726FC86B" w14:textId="4B0D4AA7" w:rsidR="003C0B8E" w:rsidRPr="0039114F" w:rsidRDefault="003C0B8E" w:rsidP="00DA31B0">
            <w:pPr>
              <w:pStyle w:val="PGQuestion-top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Use of storage encryption</w:t>
            </w:r>
          </w:p>
        </w:tc>
      </w:tr>
      <w:tr w:rsidR="0039114F" w14:paraId="37C7FFA5" w14:textId="77777777" w:rsidTr="00326356">
        <w:trPr>
          <w:trHeight w:val="915"/>
        </w:trPr>
        <w:tc>
          <w:tcPr>
            <w:tcW w:w="4819" w:type="dxa"/>
            <w:tcBorders>
              <w:right w:val="single" w:sz="4" w:space="0" w:color="auto"/>
            </w:tcBorders>
            <w:vAlign w:val="center"/>
          </w:tcPr>
          <w:p w14:paraId="026795C8" w14:textId="0260A6BE" w:rsidR="0039114F" w:rsidRDefault="0039114F" w:rsidP="00F44AFF">
            <w:pPr>
              <w:pStyle w:val="PGQuestion-toplevel"/>
              <w:ind w:left="0" w:firstLine="0"/>
            </w:pPr>
            <w:r>
              <w:t>Kwame purchased a movie on Blu-ray disc in the US. When he’s back in the UK, he cannot play the disc.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E9C21E" w14:textId="78A4288B" w:rsidR="0039114F" w:rsidRDefault="0039114F" w:rsidP="00DA31B0">
            <w:pPr>
              <w:pStyle w:val="PGQuestion-toplevel"/>
              <w:ind w:left="0" w:firstLine="0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  <w:vAlign w:val="center"/>
          </w:tcPr>
          <w:p w14:paraId="54C8D609" w14:textId="63EBE3BE" w:rsidR="0039114F" w:rsidRDefault="0039114F" w:rsidP="00F44AFF">
            <w:pPr>
              <w:pStyle w:val="PGQuestion-toplevel"/>
              <w:ind w:left="0" w:firstLine="0"/>
            </w:pPr>
            <w:r>
              <w:t>Safe password storage</w:t>
            </w:r>
          </w:p>
        </w:tc>
      </w:tr>
      <w:tr w:rsidR="0039114F" w14:paraId="73F5A024" w14:textId="77777777" w:rsidTr="00326356">
        <w:trPr>
          <w:trHeight w:val="915"/>
        </w:trPr>
        <w:tc>
          <w:tcPr>
            <w:tcW w:w="4819" w:type="dxa"/>
            <w:tcBorders>
              <w:right w:val="single" w:sz="4" w:space="0" w:color="auto"/>
            </w:tcBorders>
            <w:vAlign w:val="center"/>
          </w:tcPr>
          <w:p w14:paraId="0EA737C2" w14:textId="6659F18A" w:rsidR="0039114F" w:rsidRDefault="0039114F" w:rsidP="00F44AFF">
            <w:pPr>
              <w:pStyle w:val="PGQuestion-toplevel"/>
              <w:ind w:left="0" w:firstLine="0"/>
            </w:pPr>
            <w:r>
              <w:t>At a law firm, the folders with clients’ data are stored in encrypted form. Non-sensitive data is not encrypted.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2C6A6" w14:textId="59B9C72B" w:rsidR="0039114F" w:rsidRDefault="0039114F" w:rsidP="00DA31B0">
            <w:pPr>
              <w:pStyle w:val="PGQuestion-toplevel"/>
              <w:ind w:left="0" w:firstLine="0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  <w:vAlign w:val="center"/>
          </w:tcPr>
          <w:p w14:paraId="2B5B987C" w14:textId="6B8CD2B4" w:rsidR="0039114F" w:rsidRDefault="0039114F" w:rsidP="00F44AFF">
            <w:pPr>
              <w:pStyle w:val="PGQuestion-toplevel"/>
              <w:ind w:left="0" w:firstLine="0"/>
            </w:pPr>
            <w:r>
              <w:t>Digital Rights Management</w:t>
            </w:r>
          </w:p>
        </w:tc>
      </w:tr>
      <w:tr w:rsidR="0039114F" w14:paraId="635B2BF6" w14:textId="77777777" w:rsidTr="00326356">
        <w:trPr>
          <w:trHeight w:val="915"/>
        </w:trPr>
        <w:tc>
          <w:tcPr>
            <w:tcW w:w="4819" w:type="dxa"/>
            <w:tcBorders>
              <w:right w:val="single" w:sz="4" w:space="0" w:color="auto"/>
            </w:tcBorders>
            <w:vAlign w:val="center"/>
          </w:tcPr>
          <w:p w14:paraId="310D6FC7" w14:textId="786BB591" w:rsidR="0039114F" w:rsidRDefault="0039114F" w:rsidP="00F44AFF">
            <w:pPr>
              <w:pStyle w:val="PGQuestion-toplevel"/>
              <w:ind w:left="0" w:firstLine="0"/>
            </w:pPr>
            <w:r>
              <w:t>Molly subscribes to many services online. She wants to have an easy way to store all her credentials safely.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F1F1" w14:textId="471AA36C" w:rsidR="0039114F" w:rsidRDefault="0039114F" w:rsidP="00DA31B0">
            <w:pPr>
              <w:pStyle w:val="PGQuestion-toplevel"/>
              <w:ind w:left="0" w:firstLine="0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  <w:vAlign w:val="center"/>
          </w:tcPr>
          <w:p w14:paraId="0C9FA3CA" w14:textId="147C25B3" w:rsidR="0039114F" w:rsidRDefault="0039114F" w:rsidP="00F44AFF">
            <w:pPr>
              <w:pStyle w:val="PGQuestion-toplevel"/>
              <w:ind w:left="0" w:firstLine="0"/>
            </w:pPr>
            <w:r>
              <w:t>File/folder encryption</w:t>
            </w:r>
          </w:p>
        </w:tc>
      </w:tr>
      <w:tr w:rsidR="0039114F" w14:paraId="5274A130" w14:textId="77777777" w:rsidTr="00326356">
        <w:trPr>
          <w:trHeight w:val="915"/>
        </w:trPr>
        <w:tc>
          <w:tcPr>
            <w:tcW w:w="4819" w:type="dxa"/>
            <w:tcBorders>
              <w:right w:val="single" w:sz="4" w:space="0" w:color="auto"/>
            </w:tcBorders>
            <w:vAlign w:val="center"/>
          </w:tcPr>
          <w:p w14:paraId="65F28E48" w14:textId="5DB7FA63" w:rsidR="0039114F" w:rsidRDefault="0039114F" w:rsidP="00F44AFF">
            <w:pPr>
              <w:pStyle w:val="PGQuestion-toplevel"/>
              <w:ind w:left="0" w:firstLine="0"/>
            </w:pPr>
            <w:r>
              <w:t xml:space="preserve">Beth has set up a password to </w:t>
            </w:r>
            <w:r>
              <w:br/>
              <w:t>lock and encrypt her mobile phone.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947A2" w14:textId="5DC2D711" w:rsidR="0039114F" w:rsidRDefault="0039114F" w:rsidP="00DA31B0">
            <w:pPr>
              <w:pStyle w:val="PGQuestion-toplevel"/>
              <w:ind w:left="0" w:firstLine="0"/>
              <w:jc w:val="center"/>
            </w:pPr>
          </w:p>
        </w:tc>
        <w:tc>
          <w:tcPr>
            <w:tcW w:w="1968" w:type="dxa"/>
            <w:tcBorders>
              <w:left w:val="single" w:sz="4" w:space="0" w:color="auto"/>
            </w:tcBorders>
            <w:vAlign w:val="center"/>
          </w:tcPr>
          <w:p w14:paraId="074DE5C6" w14:textId="2B73D2A4" w:rsidR="0039114F" w:rsidRDefault="0039114F" w:rsidP="00F44AFF">
            <w:pPr>
              <w:pStyle w:val="PGQuestion-toplevel"/>
              <w:ind w:left="0" w:firstLine="0"/>
            </w:pPr>
            <w:r>
              <w:t>Disc/drive/device encryption</w:t>
            </w:r>
          </w:p>
        </w:tc>
      </w:tr>
    </w:tbl>
    <w:p w14:paraId="1376650A" w14:textId="77777777" w:rsidR="00F44AFF" w:rsidRDefault="00F44AFF" w:rsidP="00F44AFF">
      <w:pPr>
        <w:pStyle w:val="PGTaskTitle"/>
        <w:spacing w:before="480"/>
      </w:pPr>
      <w:r>
        <w:br w:type="page"/>
      </w:r>
    </w:p>
    <w:p w14:paraId="06037302" w14:textId="08788AED" w:rsidR="001C0FFA" w:rsidRDefault="001C0FFA" w:rsidP="00F44AFF">
      <w:pPr>
        <w:pStyle w:val="PGTaskTitle"/>
        <w:spacing w:before="480"/>
      </w:pPr>
      <w:r w:rsidRPr="00FF1C75">
        <w:lastRenderedPageBreak/>
        <w:t>Task</w:t>
      </w:r>
      <w:r>
        <w:t xml:space="preserve"> 2</w:t>
      </w:r>
      <w:r w:rsidR="001E50D4">
        <w:t xml:space="preserve"> (Extension)</w:t>
      </w:r>
    </w:p>
    <w:p w14:paraId="6C26B5B1" w14:textId="75ADD138" w:rsidR="00AC4BB8" w:rsidRDefault="002257E2" w:rsidP="00AE65EE">
      <w:pPr>
        <w:pStyle w:val="PGTasktext"/>
      </w:pPr>
      <w:r>
        <w:t xml:space="preserve">Digital Rights Management </w:t>
      </w:r>
      <w:r w:rsidR="0021424E">
        <w:t xml:space="preserve">(DRM) </w:t>
      </w:r>
      <w:r w:rsidR="00350B3C">
        <w:t xml:space="preserve">is the use of technology </w:t>
      </w:r>
      <w:r w:rsidR="00111143">
        <w:t xml:space="preserve">to </w:t>
      </w:r>
      <w:r w:rsidR="00136882">
        <w:t xml:space="preserve">control access </w:t>
      </w:r>
      <w:proofErr w:type="gramStart"/>
      <w:r w:rsidR="00136882">
        <w:t>to</w:t>
      </w:r>
      <w:r w:rsidR="00AA68D1">
        <w:t>,</w:t>
      </w:r>
      <w:r w:rsidR="00136882">
        <w:t xml:space="preserve"> and</w:t>
      </w:r>
      <w:proofErr w:type="gramEnd"/>
      <w:r w:rsidR="00136882">
        <w:t xml:space="preserve"> restrict the use of copyrighted digital content</w:t>
      </w:r>
      <w:r w:rsidR="001D26CC">
        <w:t>.</w:t>
      </w:r>
      <w:r w:rsidR="0021424E">
        <w:t xml:space="preserve"> </w:t>
      </w:r>
    </w:p>
    <w:p w14:paraId="6001E8CA" w14:textId="77777777" w:rsidR="00F44AFF" w:rsidRDefault="00EA56D3" w:rsidP="00F44AFF">
      <w:pPr>
        <w:pStyle w:val="PGTasktext"/>
        <w:spacing w:after="120"/>
      </w:pPr>
      <w:r>
        <w:t>DRM works by encrypting the digital content</w:t>
      </w:r>
      <w:r w:rsidR="007409ED">
        <w:t>; the encrypted content can only be</w:t>
      </w:r>
      <w:r w:rsidR="003B3ED3">
        <w:t xml:space="preserve"> accessed through physical devices or software applications that are DRM-compliant</w:t>
      </w:r>
      <w:r w:rsidR="00F056D4">
        <w:t>.</w:t>
      </w:r>
    </w:p>
    <w:p w14:paraId="264397F6" w14:textId="444C6D4B" w:rsidR="00E34394" w:rsidRDefault="00D0307E" w:rsidP="00F44AFF">
      <w:pPr>
        <w:pStyle w:val="PGTasktext"/>
        <w:spacing w:after="120"/>
      </w:pPr>
      <w:r>
        <w:t>Some u</w:t>
      </w:r>
      <w:r w:rsidR="00E34394">
        <w:t>ses of DRM include:</w:t>
      </w:r>
    </w:p>
    <w:p w14:paraId="6A83B753" w14:textId="13479CEB" w:rsidR="00E34394" w:rsidRDefault="00E34394" w:rsidP="00E34394">
      <w:pPr>
        <w:pStyle w:val="PGQuestion-toplevel"/>
        <w:numPr>
          <w:ilvl w:val="0"/>
          <w:numId w:val="29"/>
        </w:numPr>
      </w:pPr>
      <w:r w:rsidRPr="00E34394">
        <w:t>Prevent</w:t>
      </w:r>
      <w:r>
        <w:t>ing</w:t>
      </w:r>
      <w:r w:rsidRPr="00E34394">
        <w:t xml:space="preserve"> illegal copying of unlicensed software</w:t>
      </w:r>
    </w:p>
    <w:p w14:paraId="05B90E73" w14:textId="03F61E08" w:rsidR="00E34394" w:rsidRDefault="00E34394" w:rsidP="00E34394">
      <w:pPr>
        <w:pStyle w:val="PGQuestion-toplevel"/>
        <w:numPr>
          <w:ilvl w:val="0"/>
          <w:numId w:val="29"/>
        </w:numPr>
      </w:pPr>
      <w:r w:rsidRPr="00E34394">
        <w:t>Prevent</w:t>
      </w:r>
      <w:r>
        <w:t>ing</w:t>
      </w:r>
      <w:r w:rsidRPr="00E34394">
        <w:t xml:space="preserve"> copying of </w:t>
      </w:r>
      <w:r w:rsidR="009B6700">
        <w:t xml:space="preserve">DVD and </w:t>
      </w:r>
      <w:r w:rsidRPr="00E34394">
        <w:t xml:space="preserve">Blu-ray </w:t>
      </w:r>
      <w:r w:rsidR="009B6700">
        <w:t>discs</w:t>
      </w:r>
    </w:p>
    <w:p w14:paraId="6FFD82D0" w14:textId="76629DE3" w:rsidR="00F056D4" w:rsidRPr="00A86980" w:rsidRDefault="00A86980" w:rsidP="00A86980">
      <w:pPr>
        <w:pStyle w:val="ListParagraph"/>
        <w:numPr>
          <w:ilvl w:val="0"/>
          <w:numId w:val="29"/>
        </w:numPr>
        <w:rPr>
          <w:rFonts w:ascii="Arial" w:eastAsia="Times New Roman" w:hAnsi="Arial" w:cs="Arial"/>
          <w:color w:val="000000" w:themeColor="text1"/>
          <w:lang w:eastAsia="en-GB"/>
        </w:rPr>
      </w:pPr>
      <w:r w:rsidRPr="00A86980">
        <w:rPr>
          <w:rFonts w:ascii="Arial" w:eastAsia="Times New Roman" w:hAnsi="Arial" w:cs="Arial"/>
          <w:color w:val="000000" w:themeColor="text1"/>
          <w:lang w:eastAsia="en-GB"/>
        </w:rPr>
        <w:t>Preventing DVD and Blu-ray discs from being played outside their designated region</w:t>
      </w:r>
    </w:p>
    <w:p w14:paraId="7DCB9C74" w14:textId="2868C852" w:rsidR="002B055D" w:rsidRDefault="00AE65EE" w:rsidP="002B055D">
      <w:pPr>
        <w:pStyle w:val="PGQuestion-toplevel"/>
      </w:pPr>
      <w:r>
        <w:t>(a)</w:t>
      </w:r>
      <w:r w:rsidR="00163E64">
        <w:tab/>
      </w:r>
      <w:r w:rsidR="00AC4BB8">
        <w:t>Choose</w:t>
      </w:r>
      <w:r w:rsidR="00163E64">
        <w:t xml:space="preserve"> </w:t>
      </w:r>
      <w:r w:rsidR="00163E64">
        <w:rPr>
          <w:b/>
          <w:bCs/>
        </w:rPr>
        <w:t>one</w:t>
      </w:r>
      <w:r w:rsidR="00163E64">
        <w:t xml:space="preserve"> of the following </w:t>
      </w:r>
      <w:r w:rsidR="00D0307E">
        <w:t xml:space="preserve">other </w:t>
      </w:r>
      <w:r w:rsidR="00163E64">
        <w:t>DRM use</w:t>
      </w:r>
      <w:r w:rsidR="00AC4BB8">
        <w:t xml:space="preserve"> </w:t>
      </w:r>
      <w:r w:rsidR="00163E64">
        <w:t>cases</w:t>
      </w:r>
      <w:r w:rsidR="00D46145">
        <w:t xml:space="preserve"> and research how it works</w:t>
      </w:r>
      <w:r w:rsidR="00810220">
        <w:t>.</w:t>
      </w:r>
      <w:r w:rsidR="00D46145">
        <w:t xml:space="preserve"> Summarise your </w:t>
      </w:r>
      <w:r w:rsidR="00AC4BB8">
        <w:t>findings</w:t>
      </w:r>
      <w:r w:rsidR="007A2D47">
        <w:t xml:space="preserve"> in the table below</w:t>
      </w:r>
      <w:r w:rsidR="002B055D">
        <w:t>:</w:t>
      </w:r>
    </w:p>
    <w:p w14:paraId="67DC25E9" w14:textId="09CB0DB8" w:rsidR="00FC079A" w:rsidRDefault="002B055D" w:rsidP="002B055D">
      <w:pPr>
        <w:pStyle w:val="PGQuestion-toplevel"/>
        <w:numPr>
          <w:ilvl w:val="0"/>
          <w:numId w:val="30"/>
        </w:numPr>
      </w:pPr>
      <w:r>
        <w:t>briefly describe how DRM works in your chosen scenario</w:t>
      </w:r>
    </w:p>
    <w:p w14:paraId="1F319E72" w14:textId="07878DE6" w:rsidR="002B055D" w:rsidRDefault="002B055D" w:rsidP="002B055D">
      <w:pPr>
        <w:pStyle w:val="PGQuestion-toplevel"/>
        <w:numPr>
          <w:ilvl w:val="0"/>
          <w:numId w:val="30"/>
        </w:numPr>
      </w:pPr>
      <w:r>
        <w:t>briefly describe how DRM helps to protect copyright</w:t>
      </w:r>
      <w:r w:rsidR="008D5F76">
        <w:t>ed material</w:t>
      </w:r>
    </w:p>
    <w:p w14:paraId="5B205A69" w14:textId="6FD8B53B" w:rsidR="002B055D" w:rsidRDefault="002B055D" w:rsidP="0039114F">
      <w:pPr>
        <w:pStyle w:val="PGQuestion-toplevel"/>
        <w:numPr>
          <w:ilvl w:val="0"/>
          <w:numId w:val="30"/>
        </w:numPr>
        <w:spacing w:after="240"/>
      </w:pPr>
      <w:r>
        <w:t>give potential drawbacks for users</w:t>
      </w:r>
    </w:p>
    <w:tbl>
      <w:tblPr>
        <w:tblStyle w:val="PGTable1"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2358"/>
        <w:gridCol w:w="2359"/>
        <w:gridCol w:w="2359"/>
      </w:tblGrid>
      <w:tr w:rsidR="002B055D" w14:paraId="7689EDEE" w14:textId="77777777" w:rsidTr="00391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tcW w:w="1833" w:type="dxa"/>
            <w:shd w:val="clear" w:color="auto" w:fill="A61A70"/>
          </w:tcPr>
          <w:p w14:paraId="16A4BCFF" w14:textId="545E81C6" w:rsidR="002B055D" w:rsidRPr="0039114F" w:rsidRDefault="002B055D" w:rsidP="00D46145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Use case</w:t>
            </w:r>
          </w:p>
        </w:tc>
        <w:tc>
          <w:tcPr>
            <w:tcW w:w="2358" w:type="dxa"/>
            <w:shd w:val="clear" w:color="auto" w:fill="A61A70"/>
          </w:tcPr>
          <w:p w14:paraId="48F3470C" w14:textId="0F6FD980" w:rsidR="002B055D" w:rsidRPr="0039114F" w:rsidRDefault="002B055D" w:rsidP="00D46145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How it works</w:t>
            </w:r>
          </w:p>
        </w:tc>
        <w:tc>
          <w:tcPr>
            <w:tcW w:w="2359" w:type="dxa"/>
            <w:shd w:val="clear" w:color="auto" w:fill="A61A70"/>
          </w:tcPr>
          <w:p w14:paraId="796646DF" w14:textId="7AE8DE38" w:rsidR="002B055D" w:rsidRPr="0039114F" w:rsidRDefault="002B055D" w:rsidP="00D46145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How it protects copyright</w:t>
            </w:r>
            <w:r w:rsidR="008D5F76" w:rsidRPr="0039114F">
              <w:rPr>
                <w:b/>
                <w:bCs/>
                <w:color w:val="FFFFFF" w:themeColor="background1"/>
              </w:rPr>
              <w:t>ed material</w:t>
            </w:r>
          </w:p>
        </w:tc>
        <w:tc>
          <w:tcPr>
            <w:tcW w:w="2359" w:type="dxa"/>
            <w:shd w:val="clear" w:color="auto" w:fill="A61A70"/>
          </w:tcPr>
          <w:p w14:paraId="37F96AFB" w14:textId="213E9852" w:rsidR="002B055D" w:rsidRPr="0039114F" w:rsidRDefault="002B055D" w:rsidP="00D46145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Drawbacks for the users</w:t>
            </w:r>
          </w:p>
        </w:tc>
      </w:tr>
      <w:tr w:rsidR="002B055D" w14:paraId="257A57EB" w14:textId="77777777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85"/>
        </w:trPr>
        <w:tc>
          <w:tcPr>
            <w:tcW w:w="1833" w:type="dxa"/>
          </w:tcPr>
          <w:p w14:paraId="2479BFFE" w14:textId="6AFCC2B4" w:rsidR="002B055D" w:rsidRPr="00F44AFF" w:rsidRDefault="002B055D" w:rsidP="00F44AFF">
            <w:pPr>
              <w:pStyle w:val="PGQuestion-toplevel"/>
              <w:ind w:left="0" w:firstLine="0"/>
            </w:pPr>
            <w:r w:rsidRPr="00F44AFF">
              <w:t>The use of DRM in software licensing and activation</w:t>
            </w:r>
          </w:p>
        </w:tc>
        <w:tc>
          <w:tcPr>
            <w:tcW w:w="2358" w:type="dxa"/>
          </w:tcPr>
          <w:p w14:paraId="6DC748EA" w14:textId="73686857" w:rsidR="002B055D" w:rsidRPr="00F44AFF" w:rsidRDefault="002B055D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0AA044D2" w14:textId="1896FCAE" w:rsidR="002B055D" w:rsidRPr="00F44AFF" w:rsidRDefault="002B055D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11452A74" w14:textId="45BCD2C8" w:rsidR="002B055D" w:rsidRPr="00F44AFF" w:rsidRDefault="002B055D" w:rsidP="00F44AFF">
            <w:pPr>
              <w:pStyle w:val="PGQuestion-toplevel"/>
              <w:ind w:left="0" w:firstLine="0"/>
            </w:pPr>
          </w:p>
        </w:tc>
      </w:tr>
      <w:tr w:rsidR="002B055D" w14:paraId="1FB9C62B" w14:textId="77777777" w:rsidTr="00F44A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085"/>
        </w:trPr>
        <w:tc>
          <w:tcPr>
            <w:tcW w:w="1833" w:type="dxa"/>
          </w:tcPr>
          <w:p w14:paraId="618B998D" w14:textId="70EF189F" w:rsidR="002B055D" w:rsidRPr="00F44AFF" w:rsidRDefault="002B055D" w:rsidP="00F44AFF">
            <w:pPr>
              <w:pStyle w:val="PGQuestion-toplevel"/>
              <w:ind w:left="0" w:firstLine="0"/>
            </w:pPr>
            <w:r w:rsidRPr="00F44AFF">
              <w:t xml:space="preserve">The use </w:t>
            </w:r>
            <w:r w:rsidR="00074C00" w:rsidRPr="00F44AFF">
              <w:t xml:space="preserve">of </w:t>
            </w:r>
            <w:r w:rsidRPr="00F44AFF">
              <w:t>DRM in e-book publishing</w:t>
            </w:r>
          </w:p>
        </w:tc>
        <w:tc>
          <w:tcPr>
            <w:tcW w:w="2358" w:type="dxa"/>
          </w:tcPr>
          <w:p w14:paraId="438EA57E" w14:textId="6F2F20D1" w:rsidR="002B055D" w:rsidRPr="00F44AFF" w:rsidRDefault="002B055D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1D4356D6" w14:textId="139250B6" w:rsidR="00D106E6" w:rsidRPr="00F44AFF" w:rsidRDefault="00D106E6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526FA27F" w14:textId="3809C382" w:rsidR="002B055D" w:rsidRPr="00F44AFF" w:rsidRDefault="002B055D" w:rsidP="00F44AFF">
            <w:pPr>
              <w:pStyle w:val="PGQuestion-toplevel"/>
              <w:ind w:left="0" w:firstLine="0"/>
            </w:pPr>
          </w:p>
        </w:tc>
      </w:tr>
      <w:tr w:rsidR="002B055D" w14:paraId="334AC5FC" w14:textId="77777777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85"/>
        </w:trPr>
        <w:tc>
          <w:tcPr>
            <w:tcW w:w="1833" w:type="dxa"/>
          </w:tcPr>
          <w:p w14:paraId="34F425E8" w14:textId="20CD3B6B" w:rsidR="002B055D" w:rsidRPr="00F44AFF" w:rsidRDefault="002B055D" w:rsidP="00F44AFF">
            <w:pPr>
              <w:pStyle w:val="PGQuestion-toplevel"/>
              <w:ind w:left="0" w:firstLine="0"/>
            </w:pPr>
            <w:r w:rsidRPr="00F44AFF">
              <w:t>The use of DRM in music streaming</w:t>
            </w:r>
          </w:p>
        </w:tc>
        <w:tc>
          <w:tcPr>
            <w:tcW w:w="2358" w:type="dxa"/>
          </w:tcPr>
          <w:p w14:paraId="155EF74C" w14:textId="408E9F6D" w:rsidR="002B055D" w:rsidRPr="00F44AFF" w:rsidRDefault="002B055D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3EA4F2A5" w14:textId="11749541" w:rsidR="00470FCE" w:rsidRPr="00F44AFF" w:rsidRDefault="00470FCE" w:rsidP="00F44AFF">
            <w:pPr>
              <w:pStyle w:val="PGQuestion-toplevel"/>
              <w:ind w:left="0" w:firstLine="0"/>
            </w:pPr>
          </w:p>
        </w:tc>
        <w:tc>
          <w:tcPr>
            <w:tcW w:w="2359" w:type="dxa"/>
          </w:tcPr>
          <w:p w14:paraId="7741D30E" w14:textId="48484A80" w:rsidR="002B055D" w:rsidRPr="00F44AFF" w:rsidRDefault="002B055D" w:rsidP="00F44AFF">
            <w:pPr>
              <w:pStyle w:val="PGQuestion-toplevel"/>
              <w:ind w:left="0" w:firstLine="0"/>
            </w:pPr>
          </w:p>
        </w:tc>
      </w:tr>
    </w:tbl>
    <w:p w14:paraId="593AF3CB" w14:textId="77777777" w:rsidR="00C65D6D" w:rsidRDefault="00C65D6D">
      <w:pPr>
        <w:spacing w:before="0" w:after="160" w:line="259" w:lineRule="auto"/>
        <w:rPr>
          <w:b/>
          <w:sz w:val="28"/>
          <w:szCs w:val="28"/>
        </w:rPr>
      </w:pPr>
      <w:r>
        <w:br w:type="page"/>
      </w:r>
    </w:p>
    <w:p w14:paraId="21B5696B" w14:textId="5CC2D1F3" w:rsidR="00DD03EA" w:rsidRDefault="00DD03EA" w:rsidP="00DD03EA">
      <w:pPr>
        <w:pStyle w:val="PGTaskTitle"/>
      </w:pPr>
      <w:r w:rsidRPr="00FF1C75">
        <w:lastRenderedPageBreak/>
        <w:t>Task</w:t>
      </w:r>
      <w:r>
        <w:t xml:space="preserve"> 3</w:t>
      </w:r>
    </w:p>
    <w:p w14:paraId="3E29CE49" w14:textId="0C73788C" w:rsidR="00E71F80" w:rsidRDefault="00C2260F" w:rsidP="00C2260F">
      <w:pPr>
        <w:pStyle w:val="PGQuestion-toplevel"/>
      </w:pPr>
      <w:r>
        <w:t>(</w:t>
      </w:r>
      <w:r w:rsidR="00FB18A0">
        <w:t>a</w:t>
      </w:r>
      <w:r>
        <w:t>)</w:t>
      </w:r>
      <w:r>
        <w:tab/>
      </w:r>
      <w:r w:rsidR="00E71F80">
        <w:t xml:space="preserve">Using a </w:t>
      </w:r>
      <w:r w:rsidR="008D5F76">
        <w:t>Virtual Private Network (VPN)</w:t>
      </w:r>
      <w:r w:rsidR="00E71F80">
        <w:t xml:space="preserve"> </w:t>
      </w:r>
      <w:r w:rsidR="008D5F76">
        <w:t xml:space="preserve">service </w:t>
      </w:r>
      <w:r w:rsidR="00E71F80">
        <w:t>can help a user to gain privacy when they navigate online.</w:t>
      </w:r>
    </w:p>
    <w:p w14:paraId="5A40231D" w14:textId="36F85DFF" w:rsidR="00E71F80" w:rsidRDefault="00E71F80" w:rsidP="00E71F80">
      <w:pPr>
        <w:pStyle w:val="PGQuestion-2ndlevel"/>
      </w:pPr>
      <w:r>
        <w:t>(</w:t>
      </w:r>
      <w:proofErr w:type="spellStart"/>
      <w:r>
        <w:t>i</w:t>
      </w:r>
      <w:proofErr w:type="spellEnd"/>
      <w:r>
        <w:t>)</w:t>
      </w:r>
      <w:r>
        <w:tab/>
        <w:t xml:space="preserve">Explain how a VPN </w:t>
      </w:r>
      <w:r w:rsidR="008D5F76">
        <w:t xml:space="preserve">service </w:t>
      </w:r>
      <w:r>
        <w:t>can provide a degree of privacy to its users.</w:t>
      </w:r>
    </w:p>
    <w:p w14:paraId="3A786F89" w14:textId="77777777" w:rsidR="00F44AFF" w:rsidRDefault="00F44AFF" w:rsidP="00F44AFF">
      <w:pPr>
        <w:pStyle w:val="PGAnswerLines"/>
        <w:ind w:left="425"/>
      </w:pPr>
    </w:p>
    <w:p w14:paraId="5117ED34" w14:textId="77777777" w:rsidR="00F44AFF" w:rsidRDefault="00F44AFF" w:rsidP="00F44AFF">
      <w:pPr>
        <w:pStyle w:val="PGAnswerLines"/>
        <w:ind w:left="425"/>
      </w:pPr>
    </w:p>
    <w:p w14:paraId="2DD61D2C" w14:textId="77777777" w:rsidR="00F44AFF" w:rsidRDefault="00F44AFF" w:rsidP="00F44AFF">
      <w:pPr>
        <w:pStyle w:val="PGAnswerLines"/>
        <w:ind w:left="425"/>
      </w:pPr>
    </w:p>
    <w:p w14:paraId="04F8DFD0" w14:textId="77777777" w:rsidR="00F44AFF" w:rsidRDefault="00F44AFF" w:rsidP="00F44AFF">
      <w:pPr>
        <w:pStyle w:val="PGAnswerLines"/>
        <w:ind w:left="425"/>
      </w:pPr>
    </w:p>
    <w:p w14:paraId="04E58B7F" w14:textId="77777777" w:rsidR="00F44AFF" w:rsidRDefault="00F44AFF" w:rsidP="00F44AFF">
      <w:pPr>
        <w:pStyle w:val="PGAnswerLines"/>
        <w:ind w:left="425"/>
      </w:pPr>
    </w:p>
    <w:p w14:paraId="2DC287AD" w14:textId="77777777" w:rsidR="00F44AFF" w:rsidRDefault="00F44AFF" w:rsidP="00F44AFF">
      <w:pPr>
        <w:pStyle w:val="PGAnswerLines"/>
        <w:ind w:left="425"/>
      </w:pPr>
    </w:p>
    <w:p w14:paraId="7E589AFC" w14:textId="77777777" w:rsidR="00F44AFF" w:rsidRDefault="00F44AFF" w:rsidP="00F44AFF">
      <w:pPr>
        <w:pStyle w:val="PGAnswerLines"/>
        <w:ind w:left="425"/>
      </w:pPr>
    </w:p>
    <w:p w14:paraId="3F7C464C" w14:textId="038187E0" w:rsidR="00E71F80" w:rsidRDefault="00E71F80" w:rsidP="00FA7057">
      <w:pPr>
        <w:pStyle w:val="PGQuestion-2ndlevel"/>
      </w:pPr>
      <w:r>
        <w:t>(ii)</w:t>
      </w:r>
      <w:r>
        <w:tab/>
        <w:t>In the table below, indicate who will be able to access each piece of information related to the user’s browsing activity</w:t>
      </w:r>
      <w:r w:rsidR="00D0307E">
        <w:t xml:space="preserve"> when they are using a VPN</w:t>
      </w:r>
      <w:r>
        <w:t>.</w:t>
      </w:r>
    </w:p>
    <w:tbl>
      <w:tblPr>
        <w:tblStyle w:val="PGTable1"/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2118"/>
        <w:gridCol w:w="2085"/>
        <w:gridCol w:w="2115"/>
      </w:tblGrid>
      <w:tr w:rsidR="00E71F80" w14:paraId="0420CA8E" w14:textId="77777777" w:rsidTr="00391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65" w:type="dxa"/>
            <w:shd w:val="clear" w:color="auto" w:fill="A61A70"/>
          </w:tcPr>
          <w:p w14:paraId="10C7587C" w14:textId="6F03DFA7" w:rsidR="00E71F80" w:rsidRPr="0039114F" w:rsidRDefault="00E71F80" w:rsidP="00E71F80">
            <w:pPr>
              <w:pStyle w:val="PGQuestion-2nd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Information</w:t>
            </w:r>
          </w:p>
        </w:tc>
        <w:tc>
          <w:tcPr>
            <w:tcW w:w="2118" w:type="dxa"/>
            <w:shd w:val="clear" w:color="auto" w:fill="A61A70"/>
          </w:tcPr>
          <w:p w14:paraId="4A9A3941" w14:textId="6C312D77" w:rsidR="00E71F80" w:rsidRPr="0039114F" w:rsidRDefault="00E71F80" w:rsidP="00E71F80">
            <w:pPr>
              <w:pStyle w:val="PGQuestion-2nd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User’s Internet Service Provider</w:t>
            </w:r>
          </w:p>
        </w:tc>
        <w:tc>
          <w:tcPr>
            <w:tcW w:w="2085" w:type="dxa"/>
            <w:shd w:val="clear" w:color="auto" w:fill="A61A70"/>
          </w:tcPr>
          <w:p w14:paraId="199352E6" w14:textId="658490FA" w:rsidR="00E71F80" w:rsidRPr="0039114F" w:rsidRDefault="00E71F80" w:rsidP="00E71F80">
            <w:pPr>
              <w:pStyle w:val="PGQuestion-2nd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VPN server</w:t>
            </w:r>
          </w:p>
        </w:tc>
        <w:tc>
          <w:tcPr>
            <w:tcW w:w="2115" w:type="dxa"/>
            <w:shd w:val="clear" w:color="auto" w:fill="A61A70"/>
          </w:tcPr>
          <w:p w14:paraId="43E004B1" w14:textId="26C05D71" w:rsidR="00E71F80" w:rsidRPr="0039114F" w:rsidRDefault="00E71F80" w:rsidP="00E71F80">
            <w:pPr>
              <w:pStyle w:val="PGQuestion-2nd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Website server</w:t>
            </w:r>
          </w:p>
        </w:tc>
      </w:tr>
      <w:tr w:rsidR="00E71F80" w14:paraId="5B27C033" w14:textId="77777777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8"/>
        </w:trPr>
        <w:tc>
          <w:tcPr>
            <w:tcW w:w="2165" w:type="dxa"/>
          </w:tcPr>
          <w:p w14:paraId="79074B4D" w14:textId="625C25DA" w:rsidR="00E71F80" w:rsidRDefault="00E71F80" w:rsidP="00F44AFF">
            <w:pPr>
              <w:pStyle w:val="PGQuestion-2ndlevel"/>
              <w:ind w:left="0" w:firstLine="0"/>
            </w:pPr>
            <w:r>
              <w:t>The user’s device IP address</w:t>
            </w:r>
          </w:p>
        </w:tc>
        <w:tc>
          <w:tcPr>
            <w:tcW w:w="2118" w:type="dxa"/>
          </w:tcPr>
          <w:p w14:paraId="27E0BF23" w14:textId="1901D30B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085" w:type="dxa"/>
          </w:tcPr>
          <w:p w14:paraId="7411666C" w14:textId="21B0DC58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115" w:type="dxa"/>
          </w:tcPr>
          <w:p w14:paraId="5A932CBA" w14:textId="6E03C531" w:rsidR="00E71F80" w:rsidRPr="00F44AFF" w:rsidRDefault="00E71F80" w:rsidP="00F44AFF">
            <w:pPr>
              <w:pStyle w:val="PGQuestion-2ndlevel"/>
              <w:ind w:left="0" w:firstLine="0"/>
            </w:pPr>
          </w:p>
        </w:tc>
      </w:tr>
      <w:tr w:rsidR="00E71F80" w14:paraId="1A3BA5D1" w14:textId="77777777" w:rsidTr="00F44A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58"/>
        </w:trPr>
        <w:tc>
          <w:tcPr>
            <w:tcW w:w="2165" w:type="dxa"/>
          </w:tcPr>
          <w:p w14:paraId="1F053C32" w14:textId="6261B726" w:rsidR="00E71F80" w:rsidRDefault="00E71F80" w:rsidP="00F44AFF">
            <w:pPr>
              <w:pStyle w:val="PGQuestion-2ndlevel"/>
              <w:ind w:left="0" w:firstLine="0"/>
            </w:pPr>
            <w:r>
              <w:t>The IP address of the website the users is visiting</w:t>
            </w:r>
          </w:p>
        </w:tc>
        <w:tc>
          <w:tcPr>
            <w:tcW w:w="2118" w:type="dxa"/>
          </w:tcPr>
          <w:p w14:paraId="26E31193" w14:textId="2E8C62A3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085" w:type="dxa"/>
          </w:tcPr>
          <w:p w14:paraId="7025EBD9" w14:textId="7BA97221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115" w:type="dxa"/>
          </w:tcPr>
          <w:p w14:paraId="79D5CD8D" w14:textId="760A13E0" w:rsidR="00E71F80" w:rsidRPr="00F44AFF" w:rsidRDefault="00E71F80" w:rsidP="00F44AFF">
            <w:pPr>
              <w:pStyle w:val="PGQuestion-2ndlevel"/>
              <w:ind w:left="0" w:firstLine="0"/>
            </w:pPr>
          </w:p>
        </w:tc>
      </w:tr>
      <w:tr w:rsidR="00E71F80" w14:paraId="6EED5CD7" w14:textId="77777777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8"/>
        </w:trPr>
        <w:tc>
          <w:tcPr>
            <w:tcW w:w="2165" w:type="dxa"/>
          </w:tcPr>
          <w:p w14:paraId="7D5505AF" w14:textId="0D424D43" w:rsidR="00E71F80" w:rsidRDefault="00E71F80" w:rsidP="00F44AFF">
            <w:pPr>
              <w:pStyle w:val="PGQuestion-2ndlevel"/>
              <w:ind w:left="0" w:firstLine="0"/>
            </w:pPr>
            <w:r>
              <w:t>The IP address of the VPN server</w:t>
            </w:r>
          </w:p>
        </w:tc>
        <w:tc>
          <w:tcPr>
            <w:tcW w:w="2118" w:type="dxa"/>
          </w:tcPr>
          <w:p w14:paraId="41C804B5" w14:textId="393DABE3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085" w:type="dxa"/>
          </w:tcPr>
          <w:p w14:paraId="31697097" w14:textId="4B528ED0" w:rsidR="00E71F80" w:rsidRPr="00F44AFF" w:rsidRDefault="00E71F80" w:rsidP="00F44AFF">
            <w:pPr>
              <w:pStyle w:val="PGQuestion-2ndlevel"/>
              <w:ind w:left="0" w:firstLine="0"/>
            </w:pPr>
          </w:p>
        </w:tc>
        <w:tc>
          <w:tcPr>
            <w:tcW w:w="2115" w:type="dxa"/>
          </w:tcPr>
          <w:p w14:paraId="35112CB8" w14:textId="5AB0CA6D" w:rsidR="00E71F80" w:rsidRPr="00F44AFF" w:rsidRDefault="00E71F80" w:rsidP="00F44AFF">
            <w:pPr>
              <w:pStyle w:val="PGQuestion-2ndlevel"/>
              <w:ind w:left="0" w:firstLine="0"/>
            </w:pPr>
          </w:p>
        </w:tc>
      </w:tr>
    </w:tbl>
    <w:p w14:paraId="2060AE21" w14:textId="77777777" w:rsidR="00FA7057" w:rsidRDefault="00FA7057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7C353738" w14:textId="5DE6CF58" w:rsidR="008D5F76" w:rsidRDefault="00C2260F" w:rsidP="00C2260F">
      <w:pPr>
        <w:pStyle w:val="PGQuestion-toplevel"/>
      </w:pPr>
      <w:r>
        <w:lastRenderedPageBreak/>
        <w:t>(</w:t>
      </w:r>
      <w:r w:rsidR="00FB18A0">
        <w:t>b</w:t>
      </w:r>
      <w:r>
        <w:t>)</w:t>
      </w:r>
      <w:r>
        <w:tab/>
      </w:r>
      <w:r w:rsidR="008D5F76">
        <w:t>The Onion Router (TOR) can also be used to gain privacy online.</w:t>
      </w:r>
    </w:p>
    <w:p w14:paraId="325E34C8" w14:textId="6E69C79B" w:rsidR="00C2260F" w:rsidRPr="00C2260F" w:rsidRDefault="008D5F76" w:rsidP="0039114F">
      <w:pPr>
        <w:pStyle w:val="PGQuestion-2ndlevel"/>
        <w:spacing w:after="240"/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r w:rsidR="00DA31B0">
        <w:t>For each statement below, tick to show whether it applies to VPNs, TOR or both</w:t>
      </w:r>
      <w:r w:rsidR="00C2260F">
        <w:t>.</w:t>
      </w:r>
      <w:r w:rsidR="00DA31B0">
        <w:t xml:space="preserve"> You can tick more than one box in each row.</w:t>
      </w:r>
    </w:p>
    <w:tbl>
      <w:tblPr>
        <w:tblStyle w:val="PGTable1"/>
        <w:tblW w:w="8921" w:type="dxa"/>
        <w:tblInd w:w="425" w:type="dxa"/>
        <w:tblLook w:val="04A0" w:firstRow="1" w:lastRow="0" w:firstColumn="1" w:lastColumn="0" w:noHBand="0" w:noVBand="1"/>
      </w:tblPr>
      <w:tblGrid>
        <w:gridCol w:w="5473"/>
        <w:gridCol w:w="1724"/>
        <w:gridCol w:w="1724"/>
      </w:tblGrid>
      <w:tr w:rsidR="00DA31B0" w14:paraId="0502EBD9" w14:textId="77777777" w:rsidTr="003911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473" w:type="dxa"/>
            <w:shd w:val="clear" w:color="auto" w:fill="A61A70"/>
          </w:tcPr>
          <w:p w14:paraId="31ED844F" w14:textId="066145B1" w:rsidR="00DA31B0" w:rsidRPr="0039114F" w:rsidRDefault="00DA31B0" w:rsidP="00C2260F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Statement</w:t>
            </w:r>
          </w:p>
        </w:tc>
        <w:tc>
          <w:tcPr>
            <w:tcW w:w="1724" w:type="dxa"/>
            <w:shd w:val="clear" w:color="auto" w:fill="A61A70"/>
          </w:tcPr>
          <w:p w14:paraId="7FF99660" w14:textId="4753CF48" w:rsidR="00DA31B0" w:rsidRPr="0039114F" w:rsidRDefault="00DA31B0" w:rsidP="00FB18A0">
            <w:pPr>
              <w:pStyle w:val="PGQuestion-top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VPNs</w:t>
            </w:r>
          </w:p>
        </w:tc>
        <w:tc>
          <w:tcPr>
            <w:tcW w:w="1724" w:type="dxa"/>
            <w:shd w:val="clear" w:color="auto" w:fill="A61A70"/>
          </w:tcPr>
          <w:p w14:paraId="250ACC40" w14:textId="653EBD9C" w:rsidR="00DA31B0" w:rsidRPr="0039114F" w:rsidRDefault="00DA31B0" w:rsidP="00FB18A0">
            <w:pPr>
              <w:pStyle w:val="PGQuestion-toplevel"/>
              <w:ind w:left="0" w:firstLine="0"/>
              <w:jc w:val="center"/>
              <w:rPr>
                <w:b/>
                <w:bCs/>
                <w:color w:val="FFFFFF" w:themeColor="background1"/>
              </w:rPr>
            </w:pPr>
            <w:r w:rsidRPr="0039114F">
              <w:rPr>
                <w:b/>
                <w:bCs/>
                <w:color w:val="FFFFFF" w:themeColor="background1"/>
              </w:rPr>
              <w:t>TOR</w:t>
            </w:r>
          </w:p>
        </w:tc>
      </w:tr>
      <w:tr w:rsidR="00DA31B0" w14:paraId="7558C793" w14:textId="77777777" w:rsidTr="00134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73" w:type="dxa"/>
          </w:tcPr>
          <w:p w14:paraId="5C1E9283" w14:textId="331C7C8A" w:rsidR="00DA31B0" w:rsidRDefault="00DA31B0" w:rsidP="00C2260F">
            <w:pPr>
              <w:pStyle w:val="PGQuestion-toplevel"/>
              <w:ind w:left="0" w:firstLine="0"/>
            </w:pPr>
            <w:r>
              <w:t>Encrypts data that is transmitted</w:t>
            </w:r>
          </w:p>
        </w:tc>
        <w:tc>
          <w:tcPr>
            <w:tcW w:w="1724" w:type="dxa"/>
          </w:tcPr>
          <w:p w14:paraId="1BE78BA7" w14:textId="5ED40A3D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1CE533E7" w14:textId="1F0D5DCB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752FA03A" w14:textId="77777777" w:rsidTr="001341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473" w:type="dxa"/>
          </w:tcPr>
          <w:p w14:paraId="69ED5320" w14:textId="4D64A589" w:rsidR="00DA31B0" w:rsidRDefault="00DA31B0" w:rsidP="00C2260F">
            <w:pPr>
              <w:pStyle w:val="PGQuestion-toplevel"/>
              <w:ind w:left="0" w:firstLine="0"/>
            </w:pPr>
            <w:r>
              <w:t>Uses several layers of encryption</w:t>
            </w:r>
          </w:p>
        </w:tc>
        <w:tc>
          <w:tcPr>
            <w:tcW w:w="1724" w:type="dxa"/>
          </w:tcPr>
          <w:p w14:paraId="509AF539" w14:textId="77777777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63BE7C8C" w14:textId="0799A9AB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02FD6591" w14:textId="77777777" w:rsidTr="00134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73" w:type="dxa"/>
          </w:tcPr>
          <w:p w14:paraId="3F22C596" w14:textId="25CA7137" w:rsidR="00DA31B0" w:rsidRDefault="00DA31B0" w:rsidP="00C2260F">
            <w:pPr>
              <w:pStyle w:val="PGQuestion-toplevel"/>
              <w:ind w:left="0" w:firstLine="0"/>
            </w:pPr>
            <w:r>
              <w:t>Network traffic passes through a single server before it is routed to the destination</w:t>
            </w:r>
          </w:p>
        </w:tc>
        <w:tc>
          <w:tcPr>
            <w:tcW w:w="1724" w:type="dxa"/>
          </w:tcPr>
          <w:p w14:paraId="3402D05A" w14:textId="2D0EC0FE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6AFFE3C2" w14:textId="77777777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02C67634" w14:textId="77777777" w:rsidTr="001341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473" w:type="dxa"/>
          </w:tcPr>
          <w:p w14:paraId="4E2E0CB8" w14:textId="2903DB82" w:rsidR="00DA31B0" w:rsidRDefault="00DA31B0" w:rsidP="00C2260F">
            <w:pPr>
              <w:pStyle w:val="PGQuestion-toplevel"/>
              <w:ind w:left="0" w:firstLine="0"/>
            </w:pPr>
            <w:r>
              <w:t>I</w:t>
            </w:r>
            <w:r w:rsidR="00DB0CE1">
              <w:t>t i</w:t>
            </w:r>
            <w:r>
              <w:t>s a decentralised network</w:t>
            </w:r>
          </w:p>
        </w:tc>
        <w:tc>
          <w:tcPr>
            <w:tcW w:w="1724" w:type="dxa"/>
          </w:tcPr>
          <w:p w14:paraId="57AACCA8" w14:textId="77777777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4E7A2365" w14:textId="2A0E88C5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6D169197" w14:textId="77777777" w:rsidTr="00134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73" w:type="dxa"/>
          </w:tcPr>
          <w:p w14:paraId="12B15361" w14:textId="5C337860" w:rsidR="00DA31B0" w:rsidRDefault="00DA31B0" w:rsidP="00C2260F">
            <w:pPr>
              <w:pStyle w:val="PGQuestion-toplevel"/>
              <w:ind w:left="0" w:firstLine="0"/>
            </w:pPr>
            <w:r>
              <w:t>No single relay can see both the origin and the destination of the data</w:t>
            </w:r>
          </w:p>
        </w:tc>
        <w:tc>
          <w:tcPr>
            <w:tcW w:w="1724" w:type="dxa"/>
          </w:tcPr>
          <w:p w14:paraId="37D86358" w14:textId="77777777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0367ECCE" w14:textId="0AA1C5C3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1DA8D921" w14:textId="77777777" w:rsidTr="001341E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473" w:type="dxa"/>
          </w:tcPr>
          <w:p w14:paraId="031B6207" w14:textId="52F99767" w:rsidR="00DA31B0" w:rsidRDefault="00DB0CE1" w:rsidP="00C2260F">
            <w:pPr>
              <w:pStyle w:val="PGQuestion-toplevel"/>
              <w:ind w:left="0" w:firstLine="0"/>
            </w:pPr>
            <w:r>
              <w:t>It o</w:t>
            </w:r>
            <w:r w:rsidR="00DA31B0">
              <w:t>ften requires a paid subscription</w:t>
            </w:r>
          </w:p>
        </w:tc>
        <w:tc>
          <w:tcPr>
            <w:tcW w:w="1724" w:type="dxa"/>
          </w:tcPr>
          <w:p w14:paraId="4C8C5838" w14:textId="7B2C754C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3F214698" w14:textId="77777777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  <w:tr w:rsidR="00DA31B0" w14:paraId="611ED7DE" w14:textId="77777777" w:rsidTr="001341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473" w:type="dxa"/>
          </w:tcPr>
          <w:p w14:paraId="1828C32E" w14:textId="4B57F874" w:rsidR="00DA31B0" w:rsidRDefault="00DB0CE1" w:rsidP="00C2260F">
            <w:pPr>
              <w:pStyle w:val="PGQuestion-toplevel"/>
              <w:ind w:left="0" w:firstLine="0"/>
            </w:pPr>
            <w:r>
              <w:t>It o</w:t>
            </w:r>
            <w:r w:rsidR="00DA31B0">
              <w:t xml:space="preserve">ffers a certain degree of privacy </w:t>
            </w:r>
            <w:r w:rsidR="00DA31B0">
              <w:br/>
              <w:t>when using the internet</w:t>
            </w:r>
          </w:p>
        </w:tc>
        <w:tc>
          <w:tcPr>
            <w:tcW w:w="1724" w:type="dxa"/>
          </w:tcPr>
          <w:p w14:paraId="6ED4697D" w14:textId="61487C3E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  <w:tc>
          <w:tcPr>
            <w:tcW w:w="1724" w:type="dxa"/>
          </w:tcPr>
          <w:p w14:paraId="65DFDFF0" w14:textId="739CCBEF" w:rsidR="00DA31B0" w:rsidRPr="00F44AFF" w:rsidRDefault="00DA31B0" w:rsidP="00FB18A0">
            <w:pPr>
              <w:pStyle w:val="PGQuestion-toplevel"/>
              <w:ind w:left="0" w:firstLine="0"/>
              <w:jc w:val="center"/>
            </w:pPr>
          </w:p>
        </w:tc>
      </w:tr>
    </w:tbl>
    <w:p w14:paraId="04D9002F" w14:textId="6420D745" w:rsidR="008D5F76" w:rsidRDefault="008D5F76" w:rsidP="0039114F">
      <w:pPr>
        <w:pStyle w:val="PGQuestion-2ndlevel"/>
        <w:spacing w:before="240"/>
      </w:pPr>
      <w:r>
        <w:t>(ii)</w:t>
      </w:r>
      <w:r>
        <w:tab/>
      </w:r>
      <w:r w:rsidRPr="008D5F76">
        <w:t>Explain why TOR is usually much slower to use than VPN.</w:t>
      </w:r>
    </w:p>
    <w:p w14:paraId="70E9455D" w14:textId="77777777" w:rsidR="00F44AFF" w:rsidRDefault="00F44AFF" w:rsidP="00F44AFF">
      <w:pPr>
        <w:pStyle w:val="PGAnswerLines"/>
        <w:ind w:left="425"/>
      </w:pPr>
    </w:p>
    <w:p w14:paraId="4016EDBB" w14:textId="77777777" w:rsidR="00F44AFF" w:rsidRDefault="00F44AFF" w:rsidP="00F44AFF">
      <w:pPr>
        <w:pStyle w:val="PGAnswerLines"/>
        <w:ind w:left="425"/>
      </w:pPr>
    </w:p>
    <w:p w14:paraId="4AAAFCF8" w14:textId="77777777" w:rsidR="00F44AFF" w:rsidRDefault="00F44AFF" w:rsidP="00F44AFF">
      <w:pPr>
        <w:pStyle w:val="PGAnswerLines"/>
        <w:ind w:left="425"/>
      </w:pPr>
    </w:p>
    <w:p w14:paraId="1CB78E5D" w14:textId="77777777" w:rsidR="00F44AFF" w:rsidRDefault="00F44AFF" w:rsidP="00F44AFF">
      <w:pPr>
        <w:pStyle w:val="PGAnswerLines"/>
        <w:ind w:left="425"/>
      </w:pPr>
    </w:p>
    <w:p w14:paraId="48DD3836" w14:textId="77777777" w:rsidR="00F44AFF" w:rsidRDefault="00F44AFF" w:rsidP="00F44AFF">
      <w:pPr>
        <w:pStyle w:val="PGAnswerLines"/>
        <w:ind w:left="425"/>
      </w:pPr>
    </w:p>
    <w:p w14:paraId="69C252D2" w14:textId="77777777" w:rsidR="00F44AFF" w:rsidRDefault="00F44AFF" w:rsidP="00F44AFF">
      <w:pPr>
        <w:pStyle w:val="PGAnswerLines"/>
        <w:ind w:left="425"/>
      </w:pPr>
    </w:p>
    <w:p w14:paraId="5EF02F02" w14:textId="77777777" w:rsidR="00F44AFF" w:rsidRDefault="00F44AFF" w:rsidP="00F44AFF">
      <w:pPr>
        <w:pStyle w:val="PGAnswerLines"/>
        <w:ind w:left="425"/>
      </w:pPr>
    </w:p>
    <w:p w14:paraId="2FD6D9B6" w14:textId="77777777" w:rsidR="00FA7057" w:rsidRDefault="00FA7057">
      <w:pPr>
        <w:spacing w:before="0" w:after="160" w:line="259" w:lineRule="auto"/>
        <w:rPr>
          <w:b/>
          <w:sz w:val="28"/>
          <w:szCs w:val="28"/>
        </w:rPr>
      </w:pPr>
      <w:r>
        <w:br w:type="page"/>
      </w:r>
    </w:p>
    <w:p w14:paraId="233DDE47" w14:textId="76722CF9" w:rsidR="00880920" w:rsidRDefault="00880920" w:rsidP="00880920">
      <w:pPr>
        <w:pStyle w:val="PGTaskTitle"/>
      </w:pPr>
      <w:r>
        <w:lastRenderedPageBreak/>
        <w:t>Task 4</w:t>
      </w:r>
    </w:p>
    <w:p w14:paraId="4E77E6D9" w14:textId="3D32AE87" w:rsidR="00DA5FE7" w:rsidRDefault="00FA7057" w:rsidP="00FA7057">
      <w:pPr>
        <w:pStyle w:val="PGQuestion-toplevel"/>
      </w:pPr>
      <w:r>
        <w:t xml:space="preserve">(a) </w:t>
      </w:r>
      <w:r>
        <w:tab/>
      </w:r>
      <w:r w:rsidR="00DA5FE7">
        <w:t>A company provides web-based management information systems to schools. Teachers can log in to the website to view student data, take a lesson register and enter progress data.</w:t>
      </w:r>
    </w:p>
    <w:p w14:paraId="79001F9B" w14:textId="68D65643" w:rsidR="00DA5FE7" w:rsidRDefault="00FA7057" w:rsidP="00FA7057">
      <w:pPr>
        <w:pStyle w:val="PGQuestion-toplevel"/>
      </w:pPr>
      <w:r>
        <w:tab/>
      </w:r>
      <w:r w:rsidR="00DA5FE7">
        <w:t xml:space="preserve">Describe how </w:t>
      </w:r>
      <w:r w:rsidR="00674508">
        <w:t>HTTP Secure (HTTPS)</w:t>
      </w:r>
      <w:r w:rsidR="00DA5FE7">
        <w:t>, digital certificates and certificate authorities are used to help keep student data secure in this scenario.</w:t>
      </w:r>
    </w:p>
    <w:p w14:paraId="5A6617FA" w14:textId="77777777" w:rsidR="00F44AFF" w:rsidRDefault="00F44AFF" w:rsidP="00F44AFF">
      <w:pPr>
        <w:pStyle w:val="PGAnswerLines"/>
        <w:ind w:left="425"/>
      </w:pPr>
    </w:p>
    <w:p w14:paraId="19B2BE8B" w14:textId="77777777" w:rsidR="00F44AFF" w:rsidRDefault="00F44AFF" w:rsidP="00F44AFF">
      <w:pPr>
        <w:pStyle w:val="PGAnswerLines"/>
        <w:ind w:left="425"/>
      </w:pPr>
    </w:p>
    <w:p w14:paraId="7944A379" w14:textId="77777777" w:rsidR="00F44AFF" w:rsidRDefault="00F44AFF" w:rsidP="00F44AFF">
      <w:pPr>
        <w:pStyle w:val="PGAnswerLines"/>
        <w:ind w:left="425"/>
      </w:pPr>
    </w:p>
    <w:p w14:paraId="59405603" w14:textId="77777777" w:rsidR="00F44AFF" w:rsidRDefault="00F44AFF" w:rsidP="00F44AFF">
      <w:pPr>
        <w:pStyle w:val="PGAnswerLines"/>
        <w:ind w:left="425"/>
      </w:pPr>
    </w:p>
    <w:p w14:paraId="14309113" w14:textId="77777777" w:rsidR="00F44AFF" w:rsidRDefault="00F44AFF" w:rsidP="00F44AFF">
      <w:pPr>
        <w:pStyle w:val="PGAnswerLines"/>
        <w:ind w:left="425"/>
      </w:pPr>
    </w:p>
    <w:p w14:paraId="263A5388" w14:textId="77777777" w:rsidR="00F44AFF" w:rsidRDefault="00F44AFF" w:rsidP="00F44AFF">
      <w:pPr>
        <w:pStyle w:val="PGAnswerLines"/>
        <w:ind w:left="425"/>
      </w:pPr>
    </w:p>
    <w:p w14:paraId="26A342C7" w14:textId="77777777" w:rsidR="00F44AFF" w:rsidRDefault="00F44AFF" w:rsidP="00F44AFF">
      <w:pPr>
        <w:pStyle w:val="PGAnswerLines"/>
        <w:ind w:left="425"/>
      </w:pPr>
    </w:p>
    <w:p w14:paraId="04B81EE4" w14:textId="78141A8F" w:rsidR="00A060E0" w:rsidRDefault="00FA7057" w:rsidP="00FA7057">
      <w:pPr>
        <w:pStyle w:val="PGQuestion-toplevel"/>
      </w:pPr>
      <w:r>
        <w:t>(b)</w:t>
      </w:r>
      <w:r>
        <w:tab/>
      </w:r>
      <w:r w:rsidR="00A060E0">
        <w:t xml:space="preserve">End-to-end encryption </w:t>
      </w:r>
      <w:r w:rsidR="00674508">
        <w:t xml:space="preserve">(E2EE) </w:t>
      </w:r>
      <w:r w:rsidR="00A060E0">
        <w:t>is used in most messaging apps.</w:t>
      </w:r>
    </w:p>
    <w:p w14:paraId="3BC2D487" w14:textId="77777777" w:rsidR="00FA7057" w:rsidRDefault="00C3442A" w:rsidP="00FA7057">
      <w:pPr>
        <w:ind w:left="425"/>
      </w:pPr>
      <w:r>
        <w:t xml:space="preserve">The statements below are about messaging apps that use E2EE. </w:t>
      </w:r>
    </w:p>
    <w:p w14:paraId="7D5B988B" w14:textId="3FFFC411" w:rsidR="00C3442A" w:rsidRDefault="00C3442A" w:rsidP="00FA7057">
      <w:pPr>
        <w:ind w:left="425"/>
      </w:pPr>
      <w:r>
        <w:t>For each statement, write if it is TRUE or FALSE</w:t>
      </w:r>
      <w:r w:rsidR="00CA4D8B">
        <w:t xml:space="preserve"> and explain why</w:t>
      </w:r>
      <w:r w:rsidR="003C12CA">
        <w:t xml:space="preserve"> you gave that answer</w:t>
      </w:r>
      <w:r>
        <w:t>.</w:t>
      </w:r>
    </w:p>
    <w:tbl>
      <w:tblPr>
        <w:tblStyle w:val="PGTable1"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8"/>
        <w:gridCol w:w="1642"/>
        <w:gridCol w:w="3729"/>
      </w:tblGrid>
      <w:tr w:rsidR="00CA4D8B" w14:paraId="155467B7" w14:textId="5B7F941D" w:rsidTr="00F44A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50"/>
        </w:trPr>
        <w:tc>
          <w:tcPr>
            <w:tcW w:w="3676" w:type="dxa"/>
            <w:shd w:val="clear" w:color="auto" w:fill="A61A70"/>
          </w:tcPr>
          <w:p w14:paraId="59F49DAD" w14:textId="666AE82A" w:rsidR="00CA4D8B" w:rsidRPr="0039114F" w:rsidRDefault="00CA4D8B" w:rsidP="00DA5FE7">
            <w:pPr>
              <w:rPr>
                <w:b/>
                <w:bCs/>
              </w:rPr>
            </w:pPr>
            <w:r w:rsidRPr="0039114F">
              <w:rPr>
                <w:b/>
                <w:bCs/>
              </w:rPr>
              <w:t>Statement related to the use of E2EE</w:t>
            </w:r>
          </w:p>
        </w:tc>
        <w:tc>
          <w:tcPr>
            <w:tcW w:w="1701" w:type="dxa"/>
            <w:shd w:val="clear" w:color="auto" w:fill="A61A70"/>
          </w:tcPr>
          <w:p w14:paraId="1851CDE4" w14:textId="376CC95B" w:rsidR="00CA4D8B" w:rsidRPr="0039114F" w:rsidRDefault="00CA4D8B" w:rsidP="00DA5FE7">
            <w:pPr>
              <w:rPr>
                <w:b/>
                <w:bCs/>
              </w:rPr>
            </w:pPr>
            <w:r w:rsidRPr="0039114F">
              <w:rPr>
                <w:b/>
                <w:bCs/>
              </w:rPr>
              <w:t>TRUE or FALSE</w:t>
            </w:r>
          </w:p>
        </w:tc>
        <w:tc>
          <w:tcPr>
            <w:tcW w:w="3957" w:type="dxa"/>
            <w:shd w:val="clear" w:color="auto" w:fill="A61A70"/>
          </w:tcPr>
          <w:p w14:paraId="486209B5" w14:textId="3450998E" w:rsidR="00CA4D8B" w:rsidRPr="0039114F" w:rsidRDefault="00CA4D8B" w:rsidP="00DA5FE7">
            <w:pPr>
              <w:rPr>
                <w:b/>
                <w:bCs/>
              </w:rPr>
            </w:pPr>
            <w:r w:rsidRPr="0039114F">
              <w:rPr>
                <w:b/>
                <w:bCs/>
              </w:rPr>
              <w:t>Explain why</w:t>
            </w:r>
          </w:p>
        </w:tc>
      </w:tr>
      <w:tr w:rsidR="00CA4D8B" w14:paraId="149A7C88" w14:textId="2C9ADFDE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41"/>
        </w:trPr>
        <w:tc>
          <w:tcPr>
            <w:tcW w:w="3676" w:type="dxa"/>
          </w:tcPr>
          <w:p w14:paraId="621BA0AF" w14:textId="7D38AA8B" w:rsidR="00CA4D8B" w:rsidRDefault="00CA4D8B" w:rsidP="0039114F">
            <w:pPr>
              <w:spacing w:after="120"/>
            </w:pPr>
            <w:r>
              <w:t>If a threat actor gains access to the messaging app server, they will be able to read all messages as they will not be encrypted.</w:t>
            </w:r>
          </w:p>
        </w:tc>
        <w:tc>
          <w:tcPr>
            <w:tcW w:w="1701" w:type="dxa"/>
          </w:tcPr>
          <w:p w14:paraId="58F0452C" w14:textId="68207942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  <w:tc>
          <w:tcPr>
            <w:tcW w:w="3957" w:type="dxa"/>
          </w:tcPr>
          <w:p w14:paraId="4C8B0025" w14:textId="604592E0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</w:tr>
      <w:tr w:rsidR="00CA4D8B" w14:paraId="164550B1" w14:textId="416E20D0" w:rsidTr="00F44A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041"/>
        </w:trPr>
        <w:tc>
          <w:tcPr>
            <w:tcW w:w="3676" w:type="dxa"/>
          </w:tcPr>
          <w:p w14:paraId="05A83531" w14:textId="05F38F6C" w:rsidR="00CA4D8B" w:rsidRDefault="00CA4D8B" w:rsidP="0039114F">
            <w:pPr>
              <w:spacing w:after="120"/>
            </w:pPr>
            <w:r>
              <w:t>If a threat actor gains access to your unlocked phone, they won’t be able to see your messages because they are encrypted.</w:t>
            </w:r>
          </w:p>
        </w:tc>
        <w:tc>
          <w:tcPr>
            <w:tcW w:w="1701" w:type="dxa"/>
          </w:tcPr>
          <w:p w14:paraId="210D4CBA" w14:textId="57BD8627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  <w:tc>
          <w:tcPr>
            <w:tcW w:w="3957" w:type="dxa"/>
          </w:tcPr>
          <w:p w14:paraId="38ED918C" w14:textId="40D8C9AB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</w:tr>
      <w:tr w:rsidR="00CA4D8B" w14:paraId="72053206" w14:textId="59EFE8E1" w:rsidTr="00F44A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41"/>
        </w:trPr>
        <w:tc>
          <w:tcPr>
            <w:tcW w:w="3676" w:type="dxa"/>
          </w:tcPr>
          <w:p w14:paraId="7C3556F6" w14:textId="6DF2D304" w:rsidR="00CA4D8B" w:rsidRDefault="00CA4D8B" w:rsidP="0039114F">
            <w:pPr>
              <w:spacing w:after="120"/>
            </w:pPr>
            <w:r>
              <w:lastRenderedPageBreak/>
              <w:t xml:space="preserve">Some messaging app providers </w:t>
            </w:r>
            <w:r w:rsidR="001341E3">
              <w:t>may add</w:t>
            </w:r>
            <w:r>
              <w:t xml:space="preserve"> a ‘backdoor’ to their customers’ phones so that they can circumvent E2EE and see the messages.</w:t>
            </w:r>
          </w:p>
        </w:tc>
        <w:tc>
          <w:tcPr>
            <w:tcW w:w="1701" w:type="dxa"/>
          </w:tcPr>
          <w:p w14:paraId="25561235" w14:textId="024A8F88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  <w:tc>
          <w:tcPr>
            <w:tcW w:w="3957" w:type="dxa"/>
          </w:tcPr>
          <w:p w14:paraId="63C5D800" w14:textId="1CD068A0" w:rsidR="003C12CA" w:rsidRPr="00F44AFF" w:rsidRDefault="003C12CA" w:rsidP="0039114F">
            <w:pPr>
              <w:spacing w:after="120"/>
              <w:rPr>
                <w:color w:val="000000" w:themeColor="text1"/>
              </w:rPr>
            </w:pPr>
          </w:p>
        </w:tc>
      </w:tr>
      <w:tr w:rsidR="00CA4D8B" w14:paraId="760DC5EA" w14:textId="5ABF873B" w:rsidTr="00F44A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2041"/>
        </w:trPr>
        <w:tc>
          <w:tcPr>
            <w:tcW w:w="3676" w:type="dxa"/>
          </w:tcPr>
          <w:p w14:paraId="4C5D07EA" w14:textId="0EB257D8" w:rsidR="00CA4D8B" w:rsidRDefault="00DB0CE1" w:rsidP="0039114F">
            <w:pPr>
              <w:spacing w:after="120"/>
            </w:pPr>
            <w:r w:rsidRPr="00DB0CE1">
              <w:t>Some governments and police forces would rather people didn’t have E2EE, or that the government/police had a backdoor to the messages so they could circumvent it.</w:t>
            </w:r>
          </w:p>
        </w:tc>
        <w:tc>
          <w:tcPr>
            <w:tcW w:w="1701" w:type="dxa"/>
          </w:tcPr>
          <w:p w14:paraId="2805800A" w14:textId="662EB2F5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  <w:tc>
          <w:tcPr>
            <w:tcW w:w="3957" w:type="dxa"/>
          </w:tcPr>
          <w:p w14:paraId="00B3D1DB" w14:textId="0170F9E0" w:rsidR="00CA4D8B" w:rsidRPr="00F44AFF" w:rsidRDefault="00CA4D8B" w:rsidP="0039114F">
            <w:pPr>
              <w:spacing w:after="120"/>
              <w:rPr>
                <w:color w:val="000000" w:themeColor="text1"/>
              </w:rPr>
            </w:pPr>
          </w:p>
        </w:tc>
      </w:tr>
    </w:tbl>
    <w:p w14:paraId="33655813" w14:textId="5B93E141" w:rsidR="00880920" w:rsidRPr="00880920" w:rsidRDefault="00880920" w:rsidP="00880920"/>
    <w:sectPr w:rsidR="00880920" w:rsidRPr="00880920" w:rsidSect="006B01F6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692" w:right="141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7B9D" w14:textId="77777777" w:rsidR="001E0DDE" w:rsidRDefault="001E0DDE" w:rsidP="00EB36FF">
      <w:pPr>
        <w:spacing w:before="0" w:after="0"/>
      </w:pPr>
      <w:r>
        <w:separator/>
      </w:r>
    </w:p>
  </w:endnote>
  <w:endnote w:type="continuationSeparator" w:id="0">
    <w:p w14:paraId="545196E1" w14:textId="77777777" w:rsidR="001E0DDE" w:rsidRDefault="001E0DDE" w:rsidP="00EB36FF">
      <w:pPr>
        <w:spacing w:before="0" w:after="0"/>
      </w:pPr>
      <w:r>
        <w:continuationSeparator/>
      </w:r>
    </w:p>
  </w:endnote>
  <w:endnote w:type="continuationNotice" w:id="1">
    <w:p w14:paraId="3EF30BD8" w14:textId="77777777" w:rsidR="001E0DDE" w:rsidRDefault="001E0D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700"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175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85B6E" w14:textId="77777777" w:rsidR="00C34EDE" w:rsidRDefault="00C34EDE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5F45" w14:textId="77777777" w:rsidR="001E0DDE" w:rsidRDefault="001E0DDE" w:rsidP="00EB36FF">
      <w:pPr>
        <w:spacing w:before="0" w:after="0"/>
      </w:pPr>
      <w:r>
        <w:separator/>
      </w:r>
    </w:p>
  </w:footnote>
  <w:footnote w:type="continuationSeparator" w:id="0">
    <w:p w14:paraId="6C8D7594" w14:textId="77777777" w:rsidR="001E0DDE" w:rsidRDefault="001E0DDE" w:rsidP="00EB36FF">
      <w:pPr>
        <w:spacing w:before="0" w:after="0"/>
      </w:pPr>
      <w:r>
        <w:continuationSeparator/>
      </w:r>
    </w:p>
  </w:footnote>
  <w:footnote w:type="continuationNotice" w:id="1">
    <w:p w14:paraId="2452E63B" w14:textId="77777777" w:rsidR="001E0DDE" w:rsidRDefault="001E0D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C" w14:textId="77777777" w:rsidR="00C34EDE" w:rsidRDefault="00C34EDE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D" w14:textId="77777777" w:rsidR="00C34EDE" w:rsidRDefault="00C34ED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7B585B70" wp14:editId="7B585B71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18" name="Picture 1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585B72" wp14:editId="4A5CEAC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6781CB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B585B74" w14:textId="2E929594" w:rsidR="00C34EDE" w:rsidRDefault="00C34EDE" w:rsidP="006C0DBE">
                          <w:pPr>
                            <w:pStyle w:val="PGDocumentTitle"/>
                          </w:pPr>
                          <w:r>
                            <w:t xml:space="preserve">Worksheet </w:t>
                          </w:r>
                          <w:r w:rsidR="002F226B">
                            <w:t>1</w:t>
                          </w:r>
                          <w:r>
                            <w:t xml:space="preserve"> </w:t>
                          </w:r>
                          <w:r w:rsidR="0018039B">
                            <w:t>Encryption</w:t>
                          </w:r>
                          <w:r w:rsidR="000B318B">
                            <w:t xml:space="preserve"> – Part 1</w:t>
                          </w:r>
                        </w:p>
                        <w:p w14:paraId="7B585B75" w14:textId="0DDDE651" w:rsidR="00C34EDE" w:rsidRPr="006C0DBE" w:rsidRDefault="00EA189D" w:rsidP="00EA189D">
                          <w:pPr>
                            <w:pStyle w:val="PGUnitTitle"/>
                          </w:pPr>
                          <w:r>
                            <w:t xml:space="preserve">Pack </w:t>
                          </w:r>
                          <w:r w:rsidR="003E4DF8">
                            <w:t xml:space="preserve">A </w:t>
                          </w:r>
                          <w:r w:rsidR="00113DA7">
                            <w:t xml:space="preserve">Part </w:t>
                          </w:r>
                          <w:r w:rsidR="0018039B">
                            <w:t>4</w:t>
                          </w:r>
                          <w:r w:rsidR="00113DA7">
                            <w:t xml:space="preserve"> </w:t>
                          </w:r>
                          <w:r w:rsidR="0018039B">
                            <w:t>Encryption and precautions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585B72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" fillcolor="#6781cb" stroked="f">
              <v:fill opacity="64764f"/>
              <v:textbox inset="20mm,0,,2mm">
                <w:txbxContent>
                  <w:p w14:paraId="7B585B74" w14:textId="2E929594" w:rsidR="00C34EDE" w:rsidRDefault="00C34EDE" w:rsidP="006C0DBE">
                    <w:pPr>
                      <w:pStyle w:val="PGDocumentTitle"/>
                    </w:pPr>
                    <w:r>
                      <w:t xml:space="preserve">Worksheet </w:t>
                    </w:r>
                    <w:r w:rsidR="002F226B">
                      <w:t>1</w:t>
                    </w:r>
                    <w:r>
                      <w:t xml:space="preserve"> </w:t>
                    </w:r>
                    <w:r w:rsidR="0018039B">
                      <w:t>Encryption</w:t>
                    </w:r>
                    <w:r w:rsidR="000B318B">
                      <w:t xml:space="preserve"> – Part 1</w:t>
                    </w:r>
                  </w:p>
                  <w:p w14:paraId="7B585B75" w14:textId="0DDDE651" w:rsidR="00C34EDE" w:rsidRPr="006C0DBE" w:rsidRDefault="00EA189D" w:rsidP="00EA189D">
                    <w:pPr>
                      <w:pStyle w:val="PGUnitTitle"/>
                    </w:pPr>
                    <w:r>
                      <w:t xml:space="preserve">Pack </w:t>
                    </w:r>
                    <w:r w:rsidR="003E4DF8">
                      <w:t xml:space="preserve">A </w:t>
                    </w:r>
                    <w:r w:rsidR="00113DA7">
                      <w:t xml:space="preserve">Part </w:t>
                    </w:r>
                    <w:r w:rsidR="0018039B">
                      <w:t>4</w:t>
                    </w:r>
                    <w:r w:rsidR="00113DA7">
                      <w:t xml:space="preserve"> </w:t>
                    </w:r>
                    <w:r w:rsidR="0018039B">
                      <w:t>Encryption and precautions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5B6F" w14:textId="77777777" w:rsidR="00C34EDE" w:rsidRDefault="00C34EDE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1EB7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3E7734F"/>
    <w:multiLevelType w:val="hybridMultilevel"/>
    <w:tmpl w:val="00BC83DA"/>
    <w:lvl w:ilvl="0" w:tplc="3690AC28">
      <w:start w:val="1"/>
      <w:numFmt w:val="bullet"/>
      <w:pStyle w:val="PGBusinessMulti-ChoiceAnswer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5454E9F"/>
    <w:multiLevelType w:val="hybridMultilevel"/>
    <w:tmpl w:val="EBBE7F3C"/>
    <w:lvl w:ilvl="0" w:tplc="FD06586E">
      <w:start w:val="1"/>
      <w:numFmt w:val="bullet"/>
      <w:pStyle w:val="PGAnswers-3rd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5843DE2"/>
    <w:multiLevelType w:val="hybridMultilevel"/>
    <w:tmpl w:val="7B588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06923"/>
    <w:multiLevelType w:val="hybridMultilevel"/>
    <w:tmpl w:val="E8FA6C96"/>
    <w:lvl w:ilvl="0" w:tplc="F478341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1D921DC0"/>
    <w:multiLevelType w:val="hybridMultilevel"/>
    <w:tmpl w:val="2F426420"/>
    <w:lvl w:ilvl="0" w:tplc="7DC68308">
      <w:start w:val="1"/>
      <w:numFmt w:val="bullet"/>
      <w:pStyle w:val="PGtaskanswer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FE71C31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5F034EC"/>
    <w:multiLevelType w:val="hybridMultilevel"/>
    <w:tmpl w:val="E5B00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434EF"/>
    <w:multiLevelType w:val="hybridMultilevel"/>
    <w:tmpl w:val="C0D89614"/>
    <w:lvl w:ilvl="0" w:tplc="E77ABF10">
      <w:start w:val="1"/>
      <w:numFmt w:val="bullet"/>
      <w:pStyle w:val="PGQuestion-3rdbullets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6BB551F"/>
    <w:multiLevelType w:val="hybridMultilevel"/>
    <w:tmpl w:val="E990EE8C"/>
    <w:lvl w:ilvl="0" w:tplc="E40C2F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641C6"/>
    <w:multiLevelType w:val="hybridMultilevel"/>
    <w:tmpl w:val="FEC46718"/>
    <w:lvl w:ilvl="0" w:tplc="E40AD25A">
      <w:start w:val="1"/>
      <w:numFmt w:val="bullet"/>
      <w:pStyle w:val="PGAnswers2nd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3C7044AE"/>
    <w:multiLevelType w:val="hybridMultilevel"/>
    <w:tmpl w:val="1A78B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56938"/>
    <w:multiLevelType w:val="hybridMultilevel"/>
    <w:tmpl w:val="9D5C60C4"/>
    <w:lvl w:ilvl="0" w:tplc="D30C0A46">
      <w:start w:val="1"/>
      <w:numFmt w:val="bullet"/>
      <w:pStyle w:val="PGQuestion-Top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1726800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6474BEA"/>
    <w:multiLevelType w:val="hybridMultilevel"/>
    <w:tmpl w:val="7D8E1F40"/>
    <w:lvl w:ilvl="0" w:tplc="9AC2B1B2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B1D68"/>
    <w:multiLevelType w:val="hybridMultilevel"/>
    <w:tmpl w:val="DEBE98F2"/>
    <w:lvl w:ilvl="0" w:tplc="058884D2">
      <w:start w:val="1"/>
      <w:numFmt w:val="bullet"/>
      <w:pStyle w:val="PGTasktextbullets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510913CE"/>
    <w:multiLevelType w:val="hybridMultilevel"/>
    <w:tmpl w:val="515482A2"/>
    <w:lvl w:ilvl="0" w:tplc="5E2676B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1" w15:restartNumberingAfterBreak="0">
    <w:nsid w:val="52D91F18"/>
    <w:multiLevelType w:val="hybridMultilevel"/>
    <w:tmpl w:val="40821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C24C1"/>
    <w:multiLevelType w:val="multilevel"/>
    <w:tmpl w:val="3E28E6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7C53DB"/>
    <w:multiLevelType w:val="hybridMultilevel"/>
    <w:tmpl w:val="7D22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213B6"/>
    <w:multiLevelType w:val="hybridMultilevel"/>
    <w:tmpl w:val="C2643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B686C"/>
    <w:multiLevelType w:val="hybridMultilevel"/>
    <w:tmpl w:val="7FA0B70E"/>
    <w:lvl w:ilvl="0" w:tplc="524CC658">
      <w:start w:val="1"/>
      <w:numFmt w:val="bullet"/>
      <w:pStyle w:val="PGAnswers-Topbullets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66727E52"/>
    <w:multiLevelType w:val="multilevel"/>
    <w:tmpl w:val="A9C69160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  <w:color w:val="auto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77D2181D"/>
    <w:multiLevelType w:val="multilevel"/>
    <w:tmpl w:val="FBEC2134"/>
    <w:lvl w:ilvl="0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7AF276C5"/>
    <w:multiLevelType w:val="hybridMultilevel"/>
    <w:tmpl w:val="466272FE"/>
    <w:lvl w:ilvl="0" w:tplc="0A7481A0">
      <w:start w:val="1"/>
      <w:numFmt w:val="bullet"/>
      <w:pStyle w:val="PGBusinessMulti-ChoiceQuestions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abstractNum w:abstractNumId="29" w15:restartNumberingAfterBreak="0">
    <w:nsid w:val="7B3D2EF7"/>
    <w:multiLevelType w:val="hybridMultilevel"/>
    <w:tmpl w:val="29807C3C"/>
    <w:lvl w:ilvl="0" w:tplc="88DA8114">
      <w:start w:val="1"/>
      <w:numFmt w:val="bullet"/>
      <w:pStyle w:val="PGQuestion-2ndbullets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06924798">
    <w:abstractNumId w:val="1"/>
  </w:num>
  <w:num w:numId="2" w16cid:durableId="1501920313">
    <w:abstractNumId w:val="28"/>
  </w:num>
  <w:num w:numId="3" w16cid:durableId="189685544">
    <w:abstractNumId w:val="18"/>
  </w:num>
  <w:num w:numId="4" w16cid:durableId="727655479">
    <w:abstractNumId w:val="16"/>
  </w:num>
  <w:num w:numId="5" w16cid:durableId="2135295253">
    <w:abstractNumId w:val="14"/>
  </w:num>
  <w:num w:numId="6" w16cid:durableId="1253931221">
    <w:abstractNumId w:val="17"/>
  </w:num>
  <w:num w:numId="7" w16cid:durableId="486288667">
    <w:abstractNumId w:val="19"/>
  </w:num>
  <w:num w:numId="8" w16cid:durableId="268050813">
    <w:abstractNumId w:val="5"/>
  </w:num>
  <w:num w:numId="9" w16cid:durableId="771513555">
    <w:abstractNumId w:val="12"/>
  </w:num>
  <w:num w:numId="10" w16cid:durableId="1511873780">
    <w:abstractNumId w:val="25"/>
  </w:num>
  <w:num w:numId="11" w16cid:durableId="874388176">
    <w:abstractNumId w:val="29"/>
  </w:num>
  <w:num w:numId="12" w16cid:durableId="1109549244">
    <w:abstractNumId w:val="10"/>
  </w:num>
  <w:num w:numId="13" w16cid:durableId="1967732517">
    <w:abstractNumId w:val="8"/>
  </w:num>
  <w:num w:numId="14" w16cid:durableId="1193952977">
    <w:abstractNumId w:val="2"/>
  </w:num>
  <w:num w:numId="15" w16cid:durableId="888609074">
    <w:abstractNumId w:val="6"/>
  </w:num>
  <w:num w:numId="16" w16cid:durableId="42411804">
    <w:abstractNumId w:val="22"/>
  </w:num>
  <w:num w:numId="17" w16cid:durableId="258685442">
    <w:abstractNumId w:val="13"/>
  </w:num>
  <w:num w:numId="18" w16cid:durableId="847911971">
    <w:abstractNumId w:val="23"/>
  </w:num>
  <w:num w:numId="19" w16cid:durableId="448091448">
    <w:abstractNumId w:val="26"/>
  </w:num>
  <w:num w:numId="20" w16cid:durableId="1119226677">
    <w:abstractNumId w:val="24"/>
  </w:num>
  <w:num w:numId="21" w16cid:durableId="1162938348">
    <w:abstractNumId w:val="27"/>
  </w:num>
  <w:num w:numId="22" w16cid:durableId="1542787599">
    <w:abstractNumId w:val="3"/>
  </w:num>
  <w:num w:numId="23" w16cid:durableId="324363288">
    <w:abstractNumId w:val="0"/>
  </w:num>
  <w:num w:numId="24" w16cid:durableId="1107700004">
    <w:abstractNumId w:val="9"/>
  </w:num>
  <w:num w:numId="25" w16cid:durableId="1330251720">
    <w:abstractNumId w:val="11"/>
  </w:num>
  <w:num w:numId="26" w16cid:durableId="1816872792">
    <w:abstractNumId w:val="20"/>
  </w:num>
  <w:num w:numId="27" w16cid:durableId="2073385692">
    <w:abstractNumId w:val="4"/>
  </w:num>
  <w:num w:numId="28" w16cid:durableId="1926449585">
    <w:abstractNumId w:val="15"/>
  </w:num>
  <w:num w:numId="29" w16cid:durableId="1492714386">
    <w:abstractNumId w:val="7"/>
  </w:num>
  <w:num w:numId="30" w16cid:durableId="13451278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7awtDQyNTUyNjJS0lEKTi0uzszPAykwqQUA6DtvUiwAAAA="/>
  </w:docVars>
  <w:rsids>
    <w:rsidRoot w:val="00EB36FF"/>
    <w:rsid w:val="0000021E"/>
    <w:rsid w:val="00010B0F"/>
    <w:rsid w:val="0001543D"/>
    <w:rsid w:val="00023217"/>
    <w:rsid w:val="00025406"/>
    <w:rsid w:val="00026099"/>
    <w:rsid w:val="000278D2"/>
    <w:rsid w:val="00032ACA"/>
    <w:rsid w:val="00041229"/>
    <w:rsid w:val="00042B9F"/>
    <w:rsid w:val="00042F4A"/>
    <w:rsid w:val="00044718"/>
    <w:rsid w:val="000453F8"/>
    <w:rsid w:val="000453FB"/>
    <w:rsid w:val="000548D8"/>
    <w:rsid w:val="000560B5"/>
    <w:rsid w:val="00060854"/>
    <w:rsid w:val="00065BAE"/>
    <w:rsid w:val="00074C00"/>
    <w:rsid w:val="00075A4D"/>
    <w:rsid w:val="00076D8A"/>
    <w:rsid w:val="00076FD2"/>
    <w:rsid w:val="0008402D"/>
    <w:rsid w:val="00085324"/>
    <w:rsid w:val="00087B0F"/>
    <w:rsid w:val="00087DF8"/>
    <w:rsid w:val="000916AC"/>
    <w:rsid w:val="00091AD3"/>
    <w:rsid w:val="00092869"/>
    <w:rsid w:val="00097CAD"/>
    <w:rsid w:val="000A06FF"/>
    <w:rsid w:val="000A6876"/>
    <w:rsid w:val="000B039C"/>
    <w:rsid w:val="000B13DC"/>
    <w:rsid w:val="000B199A"/>
    <w:rsid w:val="000B318B"/>
    <w:rsid w:val="000B64CC"/>
    <w:rsid w:val="000B6A42"/>
    <w:rsid w:val="000D0B15"/>
    <w:rsid w:val="000D36BA"/>
    <w:rsid w:val="000D43A8"/>
    <w:rsid w:val="000E27B2"/>
    <w:rsid w:val="000E34E0"/>
    <w:rsid w:val="000F0B1E"/>
    <w:rsid w:val="000F10FD"/>
    <w:rsid w:val="000F3A58"/>
    <w:rsid w:val="000F3EC3"/>
    <w:rsid w:val="00100C9B"/>
    <w:rsid w:val="00103900"/>
    <w:rsid w:val="00104387"/>
    <w:rsid w:val="001110C6"/>
    <w:rsid w:val="00111143"/>
    <w:rsid w:val="00113DA7"/>
    <w:rsid w:val="0012079D"/>
    <w:rsid w:val="00120A26"/>
    <w:rsid w:val="0012611A"/>
    <w:rsid w:val="00126121"/>
    <w:rsid w:val="001267A8"/>
    <w:rsid w:val="001341E3"/>
    <w:rsid w:val="00136882"/>
    <w:rsid w:val="00147AAE"/>
    <w:rsid w:val="00154A67"/>
    <w:rsid w:val="0016321A"/>
    <w:rsid w:val="00163E64"/>
    <w:rsid w:val="00165930"/>
    <w:rsid w:val="0018039B"/>
    <w:rsid w:val="001860C0"/>
    <w:rsid w:val="00195E49"/>
    <w:rsid w:val="001B1148"/>
    <w:rsid w:val="001B52DF"/>
    <w:rsid w:val="001B63B8"/>
    <w:rsid w:val="001B7B86"/>
    <w:rsid w:val="001C0FFA"/>
    <w:rsid w:val="001D05D5"/>
    <w:rsid w:val="001D26CC"/>
    <w:rsid w:val="001E0DDE"/>
    <w:rsid w:val="001E4E0C"/>
    <w:rsid w:val="001E50D4"/>
    <w:rsid w:val="001E6681"/>
    <w:rsid w:val="001F1065"/>
    <w:rsid w:val="001F13F5"/>
    <w:rsid w:val="001F6408"/>
    <w:rsid w:val="002040C5"/>
    <w:rsid w:val="0021424E"/>
    <w:rsid w:val="002145FB"/>
    <w:rsid w:val="002160E5"/>
    <w:rsid w:val="00216396"/>
    <w:rsid w:val="00217083"/>
    <w:rsid w:val="00220117"/>
    <w:rsid w:val="002257E2"/>
    <w:rsid w:val="00242445"/>
    <w:rsid w:val="00247765"/>
    <w:rsid w:val="002537C6"/>
    <w:rsid w:val="0025700A"/>
    <w:rsid w:val="00282E69"/>
    <w:rsid w:val="002866B8"/>
    <w:rsid w:val="00287373"/>
    <w:rsid w:val="002B055D"/>
    <w:rsid w:val="002B2AC4"/>
    <w:rsid w:val="002B319B"/>
    <w:rsid w:val="002C3922"/>
    <w:rsid w:val="002C405B"/>
    <w:rsid w:val="002C4827"/>
    <w:rsid w:val="002C5B20"/>
    <w:rsid w:val="002D10A5"/>
    <w:rsid w:val="002D12DC"/>
    <w:rsid w:val="002D7CF1"/>
    <w:rsid w:val="002E3956"/>
    <w:rsid w:val="002E4B28"/>
    <w:rsid w:val="002F19E4"/>
    <w:rsid w:val="002F1F1A"/>
    <w:rsid w:val="002F226B"/>
    <w:rsid w:val="002F2299"/>
    <w:rsid w:val="002F2422"/>
    <w:rsid w:val="002F4870"/>
    <w:rsid w:val="002F525F"/>
    <w:rsid w:val="00301257"/>
    <w:rsid w:val="00303B9E"/>
    <w:rsid w:val="00303DE5"/>
    <w:rsid w:val="00307C0D"/>
    <w:rsid w:val="00312694"/>
    <w:rsid w:val="003247A7"/>
    <w:rsid w:val="00326C7C"/>
    <w:rsid w:val="00332A9C"/>
    <w:rsid w:val="003355F1"/>
    <w:rsid w:val="00341559"/>
    <w:rsid w:val="00350B3C"/>
    <w:rsid w:val="0035405D"/>
    <w:rsid w:val="00357DC8"/>
    <w:rsid w:val="00360BD2"/>
    <w:rsid w:val="00363C06"/>
    <w:rsid w:val="00365D44"/>
    <w:rsid w:val="0037033C"/>
    <w:rsid w:val="003745F0"/>
    <w:rsid w:val="0037744F"/>
    <w:rsid w:val="00381CE1"/>
    <w:rsid w:val="00385B36"/>
    <w:rsid w:val="0039114F"/>
    <w:rsid w:val="003A502C"/>
    <w:rsid w:val="003B0827"/>
    <w:rsid w:val="003B3ED3"/>
    <w:rsid w:val="003B4075"/>
    <w:rsid w:val="003B4BB9"/>
    <w:rsid w:val="003B5404"/>
    <w:rsid w:val="003B7114"/>
    <w:rsid w:val="003C0B8E"/>
    <w:rsid w:val="003C1126"/>
    <w:rsid w:val="003C12CA"/>
    <w:rsid w:val="003C4084"/>
    <w:rsid w:val="003C6292"/>
    <w:rsid w:val="003C699A"/>
    <w:rsid w:val="003D2BDB"/>
    <w:rsid w:val="003D3662"/>
    <w:rsid w:val="003D74DF"/>
    <w:rsid w:val="003E4DF8"/>
    <w:rsid w:val="003E7228"/>
    <w:rsid w:val="003E7576"/>
    <w:rsid w:val="003F2A51"/>
    <w:rsid w:val="003F3F64"/>
    <w:rsid w:val="003F4578"/>
    <w:rsid w:val="00405DD3"/>
    <w:rsid w:val="00416EFF"/>
    <w:rsid w:val="00436814"/>
    <w:rsid w:val="00440DD2"/>
    <w:rsid w:val="0044701F"/>
    <w:rsid w:val="004503CE"/>
    <w:rsid w:val="0045782B"/>
    <w:rsid w:val="004624A4"/>
    <w:rsid w:val="00463A2B"/>
    <w:rsid w:val="00470FCE"/>
    <w:rsid w:val="00471FBE"/>
    <w:rsid w:val="00481FD5"/>
    <w:rsid w:val="00483093"/>
    <w:rsid w:val="004A5B2F"/>
    <w:rsid w:val="004A6E72"/>
    <w:rsid w:val="004A7F79"/>
    <w:rsid w:val="004B5291"/>
    <w:rsid w:val="004B5512"/>
    <w:rsid w:val="004B76B3"/>
    <w:rsid w:val="004D567E"/>
    <w:rsid w:val="004E5BFD"/>
    <w:rsid w:val="004F33AD"/>
    <w:rsid w:val="00500CED"/>
    <w:rsid w:val="0051327E"/>
    <w:rsid w:val="00523B68"/>
    <w:rsid w:val="00526F84"/>
    <w:rsid w:val="005407F3"/>
    <w:rsid w:val="00541148"/>
    <w:rsid w:val="005422BE"/>
    <w:rsid w:val="00542694"/>
    <w:rsid w:val="00546502"/>
    <w:rsid w:val="0056505E"/>
    <w:rsid w:val="00570110"/>
    <w:rsid w:val="00570D8C"/>
    <w:rsid w:val="005710C3"/>
    <w:rsid w:val="00571A28"/>
    <w:rsid w:val="0057296B"/>
    <w:rsid w:val="00576161"/>
    <w:rsid w:val="00576610"/>
    <w:rsid w:val="00577F95"/>
    <w:rsid w:val="00591943"/>
    <w:rsid w:val="00593119"/>
    <w:rsid w:val="00593D8E"/>
    <w:rsid w:val="00594484"/>
    <w:rsid w:val="005A2EC0"/>
    <w:rsid w:val="005B1603"/>
    <w:rsid w:val="005B206F"/>
    <w:rsid w:val="005C0FA0"/>
    <w:rsid w:val="005D018B"/>
    <w:rsid w:val="005D3E5A"/>
    <w:rsid w:val="005D6099"/>
    <w:rsid w:val="005E1CAD"/>
    <w:rsid w:val="005E4B00"/>
    <w:rsid w:val="005F0C03"/>
    <w:rsid w:val="00600018"/>
    <w:rsid w:val="00602547"/>
    <w:rsid w:val="006072E7"/>
    <w:rsid w:val="00616C3B"/>
    <w:rsid w:val="00617920"/>
    <w:rsid w:val="00617A52"/>
    <w:rsid w:val="00624471"/>
    <w:rsid w:val="00624DC6"/>
    <w:rsid w:val="00633326"/>
    <w:rsid w:val="0064134E"/>
    <w:rsid w:val="00674508"/>
    <w:rsid w:val="00675DB6"/>
    <w:rsid w:val="00682B4C"/>
    <w:rsid w:val="0069115A"/>
    <w:rsid w:val="006913D9"/>
    <w:rsid w:val="006A0A70"/>
    <w:rsid w:val="006A1240"/>
    <w:rsid w:val="006A410E"/>
    <w:rsid w:val="006B01F6"/>
    <w:rsid w:val="006B143A"/>
    <w:rsid w:val="006C0DBE"/>
    <w:rsid w:val="006C3175"/>
    <w:rsid w:val="006C6144"/>
    <w:rsid w:val="006D04DB"/>
    <w:rsid w:val="006E4DAD"/>
    <w:rsid w:val="006F1663"/>
    <w:rsid w:val="006F2ECB"/>
    <w:rsid w:val="006F312E"/>
    <w:rsid w:val="00700A72"/>
    <w:rsid w:val="00702A33"/>
    <w:rsid w:val="007063E3"/>
    <w:rsid w:val="0071584B"/>
    <w:rsid w:val="007228A1"/>
    <w:rsid w:val="007246E4"/>
    <w:rsid w:val="00726BB9"/>
    <w:rsid w:val="007329D0"/>
    <w:rsid w:val="007409ED"/>
    <w:rsid w:val="00750214"/>
    <w:rsid w:val="007550E9"/>
    <w:rsid w:val="0075515C"/>
    <w:rsid w:val="00771601"/>
    <w:rsid w:val="00787984"/>
    <w:rsid w:val="007951FB"/>
    <w:rsid w:val="00795565"/>
    <w:rsid w:val="007A2D47"/>
    <w:rsid w:val="007B2282"/>
    <w:rsid w:val="007B7508"/>
    <w:rsid w:val="007B7EBE"/>
    <w:rsid w:val="007C0855"/>
    <w:rsid w:val="007C5A02"/>
    <w:rsid w:val="007D2CCE"/>
    <w:rsid w:val="007E04F6"/>
    <w:rsid w:val="007E506C"/>
    <w:rsid w:val="007F5087"/>
    <w:rsid w:val="007F5C23"/>
    <w:rsid w:val="007F6A06"/>
    <w:rsid w:val="007F6AA2"/>
    <w:rsid w:val="007F7C5F"/>
    <w:rsid w:val="00800C7E"/>
    <w:rsid w:val="00810220"/>
    <w:rsid w:val="0081030E"/>
    <w:rsid w:val="00817C86"/>
    <w:rsid w:val="00827D31"/>
    <w:rsid w:val="00831D99"/>
    <w:rsid w:val="00832BB2"/>
    <w:rsid w:val="008515F2"/>
    <w:rsid w:val="00854202"/>
    <w:rsid w:val="008558F3"/>
    <w:rsid w:val="00866215"/>
    <w:rsid w:val="0088074C"/>
    <w:rsid w:val="00880920"/>
    <w:rsid w:val="00886B2D"/>
    <w:rsid w:val="00887587"/>
    <w:rsid w:val="00891417"/>
    <w:rsid w:val="008925C4"/>
    <w:rsid w:val="00893316"/>
    <w:rsid w:val="00894CC9"/>
    <w:rsid w:val="00896D85"/>
    <w:rsid w:val="008A19D2"/>
    <w:rsid w:val="008A3F7B"/>
    <w:rsid w:val="008A57AF"/>
    <w:rsid w:val="008A5AFA"/>
    <w:rsid w:val="008B4730"/>
    <w:rsid w:val="008C04C1"/>
    <w:rsid w:val="008C4793"/>
    <w:rsid w:val="008C489D"/>
    <w:rsid w:val="008D3B10"/>
    <w:rsid w:val="008D5F76"/>
    <w:rsid w:val="008D6538"/>
    <w:rsid w:val="008E3D66"/>
    <w:rsid w:val="008F357C"/>
    <w:rsid w:val="008F61BB"/>
    <w:rsid w:val="008F7823"/>
    <w:rsid w:val="0090418A"/>
    <w:rsid w:val="00906BDA"/>
    <w:rsid w:val="00916326"/>
    <w:rsid w:val="009205EE"/>
    <w:rsid w:val="00921B9A"/>
    <w:rsid w:val="009279CD"/>
    <w:rsid w:val="00931A2F"/>
    <w:rsid w:val="00932E9B"/>
    <w:rsid w:val="009370E3"/>
    <w:rsid w:val="0093722B"/>
    <w:rsid w:val="00947F82"/>
    <w:rsid w:val="009522A8"/>
    <w:rsid w:val="00956E7F"/>
    <w:rsid w:val="009573B1"/>
    <w:rsid w:val="00957A35"/>
    <w:rsid w:val="0096053F"/>
    <w:rsid w:val="00970108"/>
    <w:rsid w:val="009733FB"/>
    <w:rsid w:val="0097500B"/>
    <w:rsid w:val="00991709"/>
    <w:rsid w:val="009A112F"/>
    <w:rsid w:val="009A1DAC"/>
    <w:rsid w:val="009A3791"/>
    <w:rsid w:val="009B6700"/>
    <w:rsid w:val="009C2EC6"/>
    <w:rsid w:val="009C6EEB"/>
    <w:rsid w:val="009D3801"/>
    <w:rsid w:val="009D55D5"/>
    <w:rsid w:val="009D7E46"/>
    <w:rsid w:val="009E6A7E"/>
    <w:rsid w:val="009E6DCF"/>
    <w:rsid w:val="009E73EB"/>
    <w:rsid w:val="009F4404"/>
    <w:rsid w:val="00A060E0"/>
    <w:rsid w:val="00A12436"/>
    <w:rsid w:val="00A12DE9"/>
    <w:rsid w:val="00A15EEF"/>
    <w:rsid w:val="00A20CC7"/>
    <w:rsid w:val="00A26FA5"/>
    <w:rsid w:val="00A33AF6"/>
    <w:rsid w:val="00A36DB3"/>
    <w:rsid w:val="00A44324"/>
    <w:rsid w:val="00A44342"/>
    <w:rsid w:val="00A4531C"/>
    <w:rsid w:val="00A5248F"/>
    <w:rsid w:val="00A533E6"/>
    <w:rsid w:val="00A56233"/>
    <w:rsid w:val="00A61016"/>
    <w:rsid w:val="00A672D1"/>
    <w:rsid w:val="00A770B3"/>
    <w:rsid w:val="00A8075B"/>
    <w:rsid w:val="00A807DB"/>
    <w:rsid w:val="00A80C8F"/>
    <w:rsid w:val="00A86980"/>
    <w:rsid w:val="00A95B9B"/>
    <w:rsid w:val="00A976FD"/>
    <w:rsid w:val="00AA68D1"/>
    <w:rsid w:val="00AC0269"/>
    <w:rsid w:val="00AC4BB8"/>
    <w:rsid w:val="00AC6057"/>
    <w:rsid w:val="00AD1283"/>
    <w:rsid w:val="00AD2E18"/>
    <w:rsid w:val="00AE4330"/>
    <w:rsid w:val="00AE65EE"/>
    <w:rsid w:val="00B01C88"/>
    <w:rsid w:val="00B17913"/>
    <w:rsid w:val="00B21865"/>
    <w:rsid w:val="00B21D9F"/>
    <w:rsid w:val="00B314A3"/>
    <w:rsid w:val="00B33E2D"/>
    <w:rsid w:val="00B378EC"/>
    <w:rsid w:val="00B4625B"/>
    <w:rsid w:val="00B54627"/>
    <w:rsid w:val="00B72B57"/>
    <w:rsid w:val="00B73CA3"/>
    <w:rsid w:val="00B74612"/>
    <w:rsid w:val="00B920A4"/>
    <w:rsid w:val="00B9217D"/>
    <w:rsid w:val="00B94CB7"/>
    <w:rsid w:val="00BA1517"/>
    <w:rsid w:val="00BA1D3B"/>
    <w:rsid w:val="00BA5B68"/>
    <w:rsid w:val="00BC093F"/>
    <w:rsid w:val="00BC1FF9"/>
    <w:rsid w:val="00BC21B7"/>
    <w:rsid w:val="00BC79CB"/>
    <w:rsid w:val="00BD72A1"/>
    <w:rsid w:val="00BF6CD6"/>
    <w:rsid w:val="00C0069F"/>
    <w:rsid w:val="00C05762"/>
    <w:rsid w:val="00C11CBC"/>
    <w:rsid w:val="00C12494"/>
    <w:rsid w:val="00C13302"/>
    <w:rsid w:val="00C15B4D"/>
    <w:rsid w:val="00C2260F"/>
    <w:rsid w:val="00C33C68"/>
    <w:rsid w:val="00C3442A"/>
    <w:rsid w:val="00C34EDE"/>
    <w:rsid w:val="00C36A1D"/>
    <w:rsid w:val="00C50DB2"/>
    <w:rsid w:val="00C60326"/>
    <w:rsid w:val="00C60465"/>
    <w:rsid w:val="00C65D6D"/>
    <w:rsid w:val="00C71270"/>
    <w:rsid w:val="00C754B9"/>
    <w:rsid w:val="00C755BA"/>
    <w:rsid w:val="00C76324"/>
    <w:rsid w:val="00C806B6"/>
    <w:rsid w:val="00C83617"/>
    <w:rsid w:val="00C844EC"/>
    <w:rsid w:val="00C92627"/>
    <w:rsid w:val="00C94AC3"/>
    <w:rsid w:val="00C96E23"/>
    <w:rsid w:val="00CA10D3"/>
    <w:rsid w:val="00CA19C0"/>
    <w:rsid w:val="00CA4D8B"/>
    <w:rsid w:val="00CB054A"/>
    <w:rsid w:val="00CB2EB5"/>
    <w:rsid w:val="00CB3C82"/>
    <w:rsid w:val="00CE516F"/>
    <w:rsid w:val="00CE57D2"/>
    <w:rsid w:val="00CF6AAA"/>
    <w:rsid w:val="00D0307E"/>
    <w:rsid w:val="00D04045"/>
    <w:rsid w:val="00D043FA"/>
    <w:rsid w:val="00D106E6"/>
    <w:rsid w:val="00D250A7"/>
    <w:rsid w:val="00D27013"/>
    <w:rsid w:val="00D33EB6"/>
    <w:rsid w:val="00D43672"/>
    <w:rsid w:val="00D45073"/>
    <w:rsid w:val="00D452C4"/>
    <w:rsid w:val="00D46145"/>
    <w:rsid w:val="00D53418"/>
    <w:rsid w:val="00D564E5"/>
    <w:rsid w:val="00D64515"/>
    <w:rsid w:val="00D66C9E"/>
    <w:rsid w:val="00D676C6"/>
    <w:rsid w:val="00D73ADA"/>
    <w:rsid w:val="00D77DAC"/>
    <w:rsid w:val="00D83715"/>
    <w:rsid w:val="00D93609"/>
    <w:rsid w:val="00D94C2C"/>
    <w:rsid w:val="00D9502C"/>
    <w:rsid w:val="00DA31B0"/>
    <w:rsid w:val="00DA3491"/>
    <w:rsid w:val="00DA3C53"/>
    <w:rsid w:val="00DA5553"/>
    <w:rsid w:val="00DA5FE7"/>
    <w:rsid w:val="00DB0CE1"/>
    <w:rsid w:val="00DB2138"/>
    <w:rsid w:val="00DB2CAA"/>
    <w:rsid w:val="00DB4D5E"/>
    <w:rsid w:val="00DD03EA"/>
    <w:rsid w:val="00DD567B"/>
    <w:rsid w:val="00DE0A0D"/>
    <w:rsid w:val="00DE27D7"/>
    <w:rsid w:val="00DF4F9D"/>
    <w:rsid w:val="00DF70E0"/>
    <w:rsid w:val="00E00C20"/>
    <w:rsid w:val="00E01309"/>
    <w:rsid w:val="00E04B27"/>
    <w:rsid w:val="00E0794F"/>
    <w:rsid w:val="00E14C33"/>
    <w:rsid w:val="00E156BD"/>
    <w:rsid w:val="00E16048"/>
    <w:rsid w:val="00E2180B"/>
    <w:rsid w:val="00E237B6"/>
    <w:rsid w:val="00E27BBD"/>
    <w:rsid w:val="00E310C9"/>
    <w:rsid w:val="00E34394"/>
    <w:rsid w:val="00E36744"/>
    <w:rsid w:val="00E3716F"/>
    <w:rsid w:val="00E421C6"/>
    <w:rsid w:val="00E44ACD"/>
    <w:rsid w:val="00E44C26"/>
    <w:rsid w:val="00E51C67"/>
    <w:rsid w:val="00E544CD"/>
    <w:rsid w:val="00E63D9A"/>
    <w:rsid w:val="00E654B0"/>
    <w:rsid w:val="00E65D8B"/>
    <w:rsid w:val="00E66152"/>
    <w:rsid w:val="00E70B46"/>
    <w:rsid w:val="00E71F80"/>
    <w:rsid w:val="00E747A2"/>
    <w:rsid w:val="00E82E87"/>
    <w:rsid w:val="00E86674"/>
    <w:rsid w:val="00E86CF2"/>
    <w:rsid w:val="00E932DF"/>
    <w:rsid w:val="00EA0581"/>
    <w:rsid w:val="00EA189D"/>
    <w:rsid w:val="00EA56D3"/>
    <w:rsid w:val="00EA672B"/>
    <w:rsid w:val="00EB108F"/>
    <w:rsid w:val="00EB36FF"/>
    <w:rsid w:val="00EB493D"/>
    <w:rsid w:val="00EB5729"/>
    <w:rsid w:val="00EB6FD9"/>
    <w:rsid w:val="00EC1E0A"/>
    <w:rsid w:val="00EC752C"/>
    <w:rsid w:val="00EF181A"/>
    <w:rsid w:val="00EF2FF7"/>
    <w:rsid w:val="00F056D4"/>
    <w:rsid w:val="00F06C06"/>
    <w:rsid w:val="00F074A9"/>
    <w:rsid w:val="00F111D6"/>
    <w:rsid w:val="00F11272"/>
    <w:rsid w:val="00F21C78"/>
    <w:rsid w:val="00F249E2"/>
    <w:rsid w:val="00F30521"/>
    <w:rsid w:val="00F34EF8"/>
    <w:rsid w:val="00F35709"/>
    <w:rsid w:val="00F44AFF"/>
    <w:rsid w:val="00F44B80"/>
    <w:rsid w:val="00F4725F"/>
    <w:rsid w:val="00F619EC"/>
    <w:rsid w:val="00F66359"/>
    <w:rsid w:val="00F81925"/>
    <w:rsid w:val="00F826DB"/>
    <w:rsid w:val="00F84C64"/>
    <w:rsid w:val="00F858B5"/>
    <w:rsid w:val="00F930F4"/>
    <w:rsid w:val="00F93290"/>
    <w:rsid w:val="00F9351C"/>
    <w:rsid w:val="00F94B97"/>
    <w:rsid w:val="00FA5364"/>
    <w:rsid w:val="00FA5C86"/>
    <w:rsid w:val="00FA6026"/>
    <w:rsid w:val="00FA7057"/>
    <w:rsid w:val="00FB18A0"/>
    <w:rsid w:val="00FB66D2"/>
    <w:rsid w:val="00FC079A"/>
    <w:rsid w:val="00FC1103"/>
    <w:rsid w:val="00FC1448"/>
    <w:rsid w:val="00FC227D"/>
    <w:rsid w:val="00FC62B8"/>
    <w:rsid w:val="00FC69CC"/>
    <w:rsid w:val="00FE32B9"/>
    <w:rsid w:val="00FE5A00"/>
    <w:rsid w:val="00FE731C"/>
    <w:rsid w:val="00FF0023"/>
    <w:rsid w:val="00FF1C75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585AED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E16048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BusinessMulti-ChoiceAnswer">
    <w:name w:val="PG Business Multi-Choice Answer"/>
    <w:qFormat/>
    <w:rsid w:val="003F4578"/>
    <w:pPr>
      <w:numPr>
        <w:numId w:val="1"/>
      </w:numPr>
      <w:tabs>
        <w:tab w:val="left" w:pos="1134"/>
        <w:tab w:val="left" w:pos="1814"/>
        <w:tab w:val="right" w:pos="8930"/>
      </w:tabs>
      <w:spacing w:after="120" w:line="240" w:lineRule="auto"/>
      <w:ind w:left="992" w:hanging="567"/>
    </w:pPr>
    <w:rPr>
      <w:rFonts w:ascii="Arial" w:eastAsia="Times New Roman" w:hAnsi="Arial" w:cs="Arial"/>
      <w:color w:val="FF0000"/>
      <w:lang w:eastAsia="en-GB"/>
    </w:rPr>
  </w:style>
  <w:style w:type="paragraph" w:customStyle="1" w:styleId="PGBusinessMulti-ChoiceQuestions">
    <w:name w:val="PG Business Multi-Choice Questions"/>
    <w:qFormat/>
    <w:rsid w:val="003F4578"/>
    <w:pPr>
      <w:keepNext/>
      <w:numPr>
        <w:numId w:val="2"/>
      </w:numPr>
      <w:tabs>
        <w:tab w:val="left" w:pos="1134"/>
        <w:tab w:val="left" w:pos="1814"/>
        <w:tab w:val="right" w:pos="8931"/>
      </w:tabs>
      <w:spacing w:after="120" w:line="240" w:lineRule="auto"/>
      <w:ind w:left="992" w:hanging="567"/>
    </w:pPr>
    <w:rPr>
      <w:rFonts w:ascii="Arial" w:eastAsia="Times New Roman" w:hAnsi="Arial" w:cs="Arial"/>
      <w:kern w:val="32"/>
      <w:szCs w:val="32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5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6F2ECB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basedOn w:val="DefaultParagraphFont"/>
    <w:uiPriority w:val="1"/>
    <w:qFormat/>
    <w:rsid w:val="000278D2"/>
    <w:rPr>
      <w:b/>
      <w:i/>
    </w:rPr>
  </w:style>
  <w:style w:type="paragraph" w:customStyle="1" w:styleId="PGTasktextbullets">
    <w:name w:val="PG Task text bullets"/>
    <w:basedOn w:val="PGTasktext"/>
    <w:qFormat/>
    <w:rsid w:val="006072E7"/>
    <w:pPr>
      <w:numPr>
        <w:numId w:val="7"/>
      </w:numPr>
      <w:ind w:left="425" w:hanging="425"/>
    </w:pPr>
  </w:style>
  <w:style w:type="paragraph" w:customStyle="1" w:styleId="PGtaskanswerbullets">
    <w:name w:val="PG task answer bullets"/>
    <w:basedOn w:val="PGTaskanswer"/>
    <w:qFormat/>
    <w:rsid w:val="00C0069F"/>
    <w:pPr>
      <w:numPr>
        <w:numId w:val="8"/>
      </w:numPr>
    </w:pPr>
  </w:style>
  <w:style w:type="paragraph" w:customStyle="1" w:styleId="PGQuestion-Topbullets">
    <w:name w:val="PG Question - Top bullets"/>
    <w:basedOn w:val="PGQuestion-toplevel"/>
    <w:qFormat/>
    <w:rsid w:val="006072E7"/>
    <w:pPr>
      <w:numPr>
        <w:numId w:val="9"/>
      </w:numPr>
      <w:ind w:left="850" w:hanging="425"/>
    </w:pPr>
  </w:style>
  <w:style w:type="paragraph" w:customStyle="1" w:styleId="PGAnswers-Topbullets">
    <w:name w:val="PG Answers - Top bullets"/>
    <w:basedOn w:val="PGAnswers-toplevel"/>
    <w:qFormat/>
    <w:rsid w:val="006072E7"/>
    <w:pPr>
      <w:numPr>
        <w:numId w:val="10"/>
      </w:numPr>
    </w:pPr>
  </w:style>
  <w:style w:type="paragraph" w:customStyle="1" w:styleId="PGQuestion-2ndbullets">
    <w:name w:val="PG Question - 2nd bullets"/>
    <w:basedOn w:val="PGQuestion-2ndlevel"/>
    <w:qFormat/>
    <w:rsid w:val="00C34EDE"/>
    <w:pPr>
      <w:numPr>
        <w:numId w:val="11"/>
      </w:numPr>
      <w:ind w:left="1276" w:hanging="425"/>
    </w:pPr>
  </w:style>
  <w:style w:type="paragraph" w:customStyle="1" w:styleId="PGAnswers2ndbullets">
    <w:name w:val="PG Answers 2nd bullets"/>
    <w:basedOn w:val="PGAnswers-2ndlevel"/>
    <w:qFormat/>
    <w:rsid w:val="00C34EDE"/>
    <w:pPr>
      <w:numPr>
        <w:numId w:val="12"/>
      </w:numPr>
      <w:ind w:left="1276" w:hanging="425"/>
    </w:pPr>
  </w:style>
  <w:style w:type="paragraph" w:customStyle="1" w:styleId="PGQuestion-3rdbullets">
    <w:name w:val="PG Question - 3rd bullets"/>
    <w:basedOn w:val="PGQuestion-3rdlevel"/>
    <w:qFormat/>
    <w:rsid w:val="00C34EDE"/>
    <w:pPr>
      <w:numPr>
        <w:numId w:val="13"/>
      </w:numPr>
      <w:ind w:left="1559" w:hanging="425"/>
    </w:pPr>
  </w:style>
  <w:style w:type="paragraph" w:customStyle="1" w:styleId="PGAnswers-3rdbullets">
    <w:name w:val="PG Answers - 3rd bullets"/>
    <w:basedOn w:val="PGAnswers-3rdlevel"/>
    <w:qFormat/>
    <w:rsid w:val="00C34EDE"/>
    <w:pPr>
      <w:numPr>
        <w:numId w:val="14"/>
      </w:numPr>
      <w:ind w:left="1729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006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69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locked/>
    <w:rsid w:val="00FC11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locked/>
    <w:rsid w:val="0075021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0254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0254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54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0254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4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2AA9A-D1F0-4EFB-AFF7-EBF0C118F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6D7CE-AAAA-4517-8BE3-EF0A56E1E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F4D01-7261-4756-8B60-087951A625F6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4.xml><?xml version="1.0" encoding="utf-8"?>
<ds:datastoreItem xmlns:ds="http://schemas.openxmlformats.org/officeDocument/2006/customXml" ds:itemID="{1C3BEC47-A706-4AA7-836B-6090F59F7D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</Template>
  <TotalTime>2126</TotalTime>
  <Pages>7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Armando Cotugno</cp:lastModifiedBy>
  <cp:revision>341</cp:revision>
  <dcterms:created xsi:type="dcterms:W3CDTF">2018-11-01T09:40:00Z</dcterms:created>
  <dcterms:modified xsi:type="dcterms:W3CDTF">2026-08-10T07:17:00Z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8192">
    <vt:lpwstr>219</vt:lpwstr>
  </property>
  <property fmtid="{D5CDD505-2E9C-101B-9397-08002B2CF9AE}" pid="4" name="MediaServiceImageTags">
    <vt:lpwstr/>
  </property>
</Properties>
</file>